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A935B" w14:textId="77777777" w:rsidR="00FC69A5" w:rsidRPr="001A6320" w:rsidRDefault="00FC69A5" w:rsidP="001A6320">
      <w:pPr>
        <w:pStyle w:val="tytu"/>
        <w:keepLines/>
        <w:spacing w:line="240" w:lineRule="exact"/>
        <w:outlineLvl w:val="0"/>
        <w:rPr>
          <w:rFonts w:ascii="Calibri" w:hAnsi="Calibri" w:cs="Calibri"/>
          <w:b w:val="0"/>
          <w:i/>
          <w:sz w:val="22"/>
          <w:szCs w:val="22"/>
        </w:rPr>
      </w:pPr>
      <w:r w:rsidRPr="00FC69A5">
        <w:rPr>
          <w:rFonts w:ascii="Calibri" w:hAnsi="Calibri" w:cs="Calibri"/>
          <w:sz w:val="22"/>
          <w:szCs w:val="22"/>
        </w:rPr>
        <w:t>UMOWA Nr ……………………..</w:t>
      </w:r>
    </w:p>
    <w:p w14:paraId="2483B3B9" w14:textId="77777777" w:rsidR="00FC69A5" w:rsidRPr="00FC69A5" w:rsidRDefault="00FC69A5" w:rsidP="00A0079C">
      <w:pPr>
        <w:pStyle w:val="paragraf"/>
        <w:keepNext w:val="0"/>
        <w:keepLines/>
        <w:widowControl w:val="0"/>
        <w:spacing w:before="0" w:after="0" w:line="240" w:lineRule="exact"/>
        <w:jc w:val="left"/>
        <w:rPr>
          <w:rFonts w:ascii="Calibri" w:hAnsi="Calibri" w:cs="Calibri"/>
          <w:sz w:val="22"/>
          <w:szCs w:val="22"/>
        </w:rPr>
      </w:pPr>
    </w:p>
    <w:p w14:paraId="6B927361" w14:textId="6D5DDEC3" w:rsidR="00A0079C" w:rsidRDefault="00A0079C" w:rsidP="00A0079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W rezultacie wyboru oferty w wyniku rozstrzygnięcia postępowania przetargowego prowadzonego w trybie podstawowym bez negocjacji, zgodnie z ustawą Prawo zamówień publicznych z dnia 11 września 2019 r. (</w:t>
      </w:r>
      <w:r w:rsidR="001A6320" w:rsidRPr="00951F8B">
        <w:rPr>
          <w:rFonts w:eastAsia="Times New Roman" w:cs="Calibri"/>
          <w:lang w:eastAsia="pl-PL"/>
        </w:rPr>
        <w:t>Dz. U. z 2024 r. poz. 1320</w:t>
      </w:r>
      <w:r w:rsidRPr="00A0079C">
        <w:rPr>
          <w:rFonts w:eastAsia="Times New Roman" w:cs="Calibri"/>
          <w:lang w:eastAsia="pl-PL"/>
        </w:rPr>
        <w:t>) zarejestrowanego pod sygnaturą CRZP</w:t>
      </w:r>
      <w:r w:rsidR="0000369C" w:rsidRPr="00A0079C">
        <w:rPr>
          <w:rFonts w:eastAsia="Times New Roman" w:cs="Calibri"/>
          <w:lang w:eastAsia="pl-PL"/>
        </w:rPr>
        <w:t>/</w:t>
      </w:r>
      <w:r w:rsidR="0000369C">
        <w:rPr>
          <w:rFonts w:eastAsia="Times New Roman" w:cs="Calibri"/>
          <w:lang w:eastAsia="pl-PL"/>
        </w:rPr>
        <w:t>55</w:t>
      </w:r>
      <w:r w:rsidR="0000369C" w:rsidRPr="00A0079C">
        <w:rPr>
          <w:rFonts w:eastAsia="Times New Roman" w:cs="Calibri"/>
          <w:lang w:eastAsia="pl-PL"/>
        </w:rPr>
        <w:t>/</w:t>
      </w:r>
      <w:r w:rsidRPr="00A0079C">
        <w:rPr>
          <w:rFonts w:eastAsia="Times New Roman" w:cs="Calibri"/>
          <w:lang w:eastAsia="pl-PL"/>
        </w:rPr>
        <w:t>202</w:t>
      </w:r>
      <w:r>
        <w:rPr>
          <w:rFonts w:eastAsia="Times New Roman" w:cs="Calibri"/>
          <w:lang w:eastAsia="pl-PL"/>
        </w:rPr>
        <w:t xml:space="preserve">5/AZP dotyczącego: „Dostawa </w:t>
      </w:r>
      <w:proofErr w:type="spellStart"/>
      <w:r>
        <w:rPr>
          <w:rFonts w:eastAsia="Times New Roman" w:cs="Calibri"/>
          <w:lang w:eastAsia="pl-PL"/>
        </w:rPr>
        <w:t>sortów</w:t>
      </w:r>
      <w:proofErr w:type="spellEnd"/>
      <w:r>
        <w:rPr>
          <w:rFonts w:eastAsia="Times New Roman" w:cs="Calibri"/>
          <w:lang w:eastAsia="pl-PL"/>
        </w:rPr>
        <w:t xml:space="preserve"> mundurowych dla studentów </w:t>
      </w:r>
      <w:r w:rsidRPr="00A0079C">
        <w:rPr>
          <w:rFonts w:eastAsia="Times New Roman" w:cs="Calibri"/>
          <w:lang w:eastAsia="pl-PL"/>
        </w:rPr>
        <w:t xml:space="preserve"> UMG w roku 2025/2026”, </w:t>
      </w:r>
    </w:p>
    <w:p w14:paraId="6C6152C3" w14:textId="77777777" w:rsidR="00A0079C" w:rsidRPr="00A0079C" w:rsidRDefault="00092935" w:rsidP="00A0079C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(Zadanie 5</w:t>
      </w:r>
      <w:r w:rsidR="00A0079C">
        <w:rPr>
          <w:rFonts w:eastAsia="Times New Roman" w:cs="Calibri"/>
          <w:b/>
          <w:lang w:eastAsia="pl-PL"/>
        </w:rPr>
        <w:t xml:space="preserve"> - </w:t>
      </w:r>
      <w:r>
        <w:rPr>
          <w:rFonts w:eastAsia="Times New Roman" w:cs="Calibri"/>
          <w:b/>
          <w:lang w:eastAsia="pl-PL"/>
        </w:rPr>
        <w:t xml:space="preserve"> Kurtki ortalionowe</w:t>
      </w:r>
      <w:r w:rsidR="00A0079C" w:rsidRPr="00A0079C">
        <w:rPr>
          <w:rFonts w:eastAsia="Times New Roman" w:cs="Calibri"/>
          <w:b/>
          <w:lang w:eastAsia="pl-PL"/>
        </w:rPr>
        <w:t>)</w:t>
      </w:r>
    </w:p>
    <w:p w14:paraId="6CB0ECDC" w14:textId="77777777" w:rsidR="00A0079C" w:rsidRPr="00A0079C" w:rsidRDefault="00A0079C" w:rsidP="00A0079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pomiędzy:</w:t>
      </w:r>
    </w:p>
    <w:p w14:paraId="5A7BB506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56DC7FD2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Uniwersytetem Morskim w Gdyni</w:t>
      </w:r>
    </w:p>
    <w:p w14:paraId="6420708E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 xml:space="preserve">ul. Morska 81-87 </w:t>
      </w:r>
    </w:p>
    <w:p w14:paraId="4B8AEC8C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81-225 Gdynia</w:t>
      </w:r>
    </w:p>
    <w:p w14:paraId="2BA1A575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NIP: 586-001-28-73</w:t>
      </w:r>
    </w:p>
    <w:p w14:paraId="735530E0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2640E422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Zwanym dalej Zamawiającym, reprezentowanym przez:</w:t>
      </w:r>
    </w:p>
    <w:p w14:paraId="227CAF6A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24623ECA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1.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680F9795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2.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393724EB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(imiona, nazwiska i stanowiska umocowanych przedstawicieli)</w:t>
      </w:r>
    </w:p>
    <w:p w14:paraId="13901388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1949F8D0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 xml:space="preserve">a </w:t>
      </w:r>
    </w:p>
    <w:p w14:paraId="45DB0413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7E3835CC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4D74DEB3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17906228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191245F1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NIP …………………………………………</w:t>
      </w:r>
    </w:p>
    <w:p w14:paraId="6D11E4D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Zarejestrowaną w KRS/EDG pod nr ……………………………………</w:t>
      </w:r>
    </w:p>
    <w:p w14:paraId="6286334C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516AE737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Zwanym dalej Wykonawcą, reprezentowanym przez:</w:t>
      </w:r>
    </w:p>
    <w:p w14:paraId="0D350572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461E9F6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1.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1FD747E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2.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20EF50CD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(imiona, nazwiska i stanowiska umocowanych przedstawicieli)</w:t>
      </w:r>
    </w:p>
    <w:p w14:paraId="17FB8C10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2838EF25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W Gdyni została zawarta umowa wykonawcza następującej treści:</w:t>
      </w:r>
    </w:p>
    <w:p w14:paraId="2B3B3429" w14:textId="77777777" w:rsidR="00BF083F" w:rsidRPr="00E672EE" w:rsidRDefault="00BF083F" w:rsidP="00E672EE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194CDAF2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</w:t>
      </w:r>
    </w:p>
    <w:p w14:paraId="3478256B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PRZEDMIOT UMOWY</w:t>
      </w:r>
    </w:p>
    <w:p w14:paraId="004059DC" w14:textId="77777777" w:rsidR="00092935" w:rsidRPr="00E672EE" w:rsidRDefault="00092935" w:rsidP="00092935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 xml:space="preserve">Przedmiotem umowy jest </w:t>
      </w:r>
      <w:r>
        <w:rPr>
          <w:rFonts w:eastAsia="Times New Roman" w:cs="Calibri"/>
          <w:lang w:eastAsia="ar-SA"/>
        </w:rPr>
        <w:t xml:space="preserve">wykonywanie zadania nr 5 na Kurtki ortalionowe w postępowaniu na dostawę </w:t>
      </w:r>
      <w:proofErr w:type="spellStart"/>
      <w:r>
        <w:rPr>
          <w:rFonts w:eastAsia="Times New Roman" w:cs="Calibri"/>
          <w:lang w:eastAsia="ar-SA"/>
        </w:rPr>
        <w:t>sortów</w:t>
      </w:r>
      <w:proofErr w:type="spellEnd"/>
      <w:r>
        <w:rPr>
          <w:rFonts w:eastAsia="Times New Roman" w:cs="Calibri"/>
          <w:lang w:eastAsia="ar-SA"/>
        </w:rPr>
        <w:t xml:space="preserve"> mundurowych dla studentów UMG w roku 2025/2026</w:t>
      </w:r>
      <w:r w:rsidRPr="00E672EE">
        <w:rPr>
          <w:rFonts w:eastAsia="Times New Roman" w:cs="Calibri"/>
          <w:lang w:eastAsia="ar-SA"/>
        </w:rPr>
        <w:t xml:space="preserve"> zgodnie z </w:t>
      </w:r>
      <w:r w:rsidRPr="00E672EE">
        <w:rPr>
          <w:rFonts w:eastAsia="Times New Roman" w:cs="Calibri"/>
          <w:bCs/>
          <w:lang w:eastAsia="ar-SA"/>
        </w:rPr>
        <w:t xml:space="preserve">ofertą z dnia </w:t>
      </w:r>
      <w:r>
        <w:rPr>
          <w:rFonts w:eastAsia="Times New Roman" w:cs="Calibri"/>
          <w:bCs/>
          <w:lang w:eastAsia="ar-SA"/>
        </w:rPr>
        <w:t>......................</w:t>
      </w:r>
      <w:r w:rsidRPr="00E672EE">
        <w:rPr>
          <w:rFonts w:eastAsia="Times New Roman" w:cs="Calibri"/>
          <w:bCs/>
          <w:lang w:eastAsia="ar-SA"/>
        </w:rPr>
        <w:t xml:space="preserve">r. złożoną przez Wykonawcę, stanowiącą załącznik </w:t>
      </w:r>
      <w:r>
        <w:rPr>
          <w:rFonts w:eastAsia="Times New Roman" w:cs="Calibri"/>
          <w:bCs/>
          <w:lang w:eastAsia="ar-SA"/>
        </w:rPr>
        <w:t xml:space="preserve">numer 1 </w:t>
      </w:r>
      <w:r w:rsidRPr="00E672EE">
        <w:rPr>
          <w:rFonts w:eastAsia="Times New Roman" w:cs="Calibri"/>
          <w:bCs/>
          <w:lang w:eastAsia="ar-SA"/>
        </w:rPr>
        <w:t>do niniejszej umowy i będącą jej integralną częścią</w:t>
      </w:r>
      <w:r w:rsidRPr="00E672EE">
        <w:rPr>
          <w:rFonts w:eastAsia="Times New Roman" w:cs="Calibri"/>
          <w:lang w:eastAsia="ar-SA"/>
        </w:rPr>
        <w:t xml:space="preserve">. </w:t>
      </w:r>
    </w:p>
    <w:p w14:paraId="3FC3F42F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oświadcza, że jest uprawniony oraz posiada niezbędne kwalifikacje do pełnej realizacji przedmiotu umowy.</w:t>
      </w:r>
    </w:p>
    <w:p w14:paraId="5B7B8FCF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2</w:t>
      </w:r>
    </w:p>
    <w:p w14:paraId="2E48CD2B" w14:textId="77777777" w:rsidR="00BF083F" w:rsidRPr="00C0084A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C0084A">
        <w:rPr>
          <w:rFonts w:eastAsia="Times New Roman" w:cs="Calibri"/>
          <w:b/>
          <w:bCs/>
          <w:lang w:eastAsia="ar-SA"/>
        </w:rPr>
        <w:t>OBOWIĄZKI WYKONAWCY</w:t>
      </w:r>
    </w:p>
    <w:p w14:paraId="39F3C3B6" w14:textId="77777777" w:rsidR="00372782" w:rsidRPr="00C0084A" w:rsidRDefault="00372782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Wykonawca jest zobowiązany do zajmowania się realizacją zamówienia z największą starannością.</w:t>
      </w:r>
    </w:p>
    <w:p w14:paraId="57A7F5D5" w14:textId="77777777" w:rsidR="004311D3" w:rsidRPr="00C0084A" w:rsidRDefault="004311D3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 xml:space="preserve">Miejscem wykonania przedmiotu umowy jest </w:t>
      </w:r>
      <w:r w:rsidR="00DE1487" w:rsidRPr="00C0084A">
        <w:rPr>
          <w:rFonts w:eastAsia="Times New Roman" w:cs="Calibri"/>
          <w:lang w:eastAsia="ar-SA"/>
        </w:rPr>
        <w:t>zakład krawiecki Wykonawcy.</w:t>
      </w:r>
    </w:p>
    <w:p w14:paraId="618EC89D" w14:textId="77777777" w:rsidR="004311D3" w:rsidRPr="00C0084A" w:rsidRDefault="00DE1487" w:rsidP="004F15FE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Stron</w:t>
      </w:r>
      <w:r w:rsidR="00FC69A5">
        <w:rPr>
          <w:rFonts w:eastAsia="Times New Roman" w:cs="Calibri"/>
          <w:lang w:eastAsia="ar-SA"/>
        </w:rPr>
        <w:t>y ustalają, że usługa szycia i dostawy</w:t>
      </w:r>
      <w:r w:rsidR="00975702" w:rsidRPr="00C0084A">
        <w:rPr>
          <w:rFonts w:eastAsia="Times New Roman" w:cs="Calibri"/>
          <w:lang w:eastAsia="ar-SA"/>
        </w:rPr>
        <w:t xml:space="preserve"> następować bę</w:t>
      </w:r>
      <w:r w:rsidR="00FC69A5">
        <w:rPr>
          <w:rFonts w:eastAsia="Times New Roman" w:cs="Calibri"/>
          <w:lang w:eastAsia="ar-SA"/>
        </w:rPr>
        <w:t>dzie</w:t>
      </w:r>
      <w:r w:rsidR="008A4BAF" w:rsidRPr="00C0084A">
        <w:rPr>
          <w:rFonts w:eastAsia="Times New Roman" w:cs="Calibri"/>
          <w:lang w:eastAsia="ar-SA"/>
        </w:rPr>
        <w:t xml:space="preserve"> sukcesywnie</w:t>
      </w:r>
      <w:r w:rsidR="00FC69A5">
        <w:rPr>
          <w:rFonts w:eastAsia="Times New Roman" w:cs="Calibri"/>
          <w:lang w:eastAsia="ar-SA"/>
        </w:rPr>
        <w:t xml:space="preserve"> partiami</w:t>
      </w:r>
      <w:r w:rsidR="008B57EA" w:rsidRPr="00C0084A">
        <w:rPr>
          <w:rFonts w:eastAsia="Times New Roman" w:cs="Calibri"/>
          <w:lang w:eastAsia="ar-SA"/>
        </w:rPr>
        <w:t xml:space="preserve"> </w:t>
      </w:r>
      <w:r w:rsidR="00975702" w:rsidRPr="00C0084A">
        <w:rPr>
          <w:rFonts w:eastAsia="Times New Roman" w:cs="Calibri"/>
          <w:lang w:eastAsia="ar-SA"/>
        </w:rPr>
        <w:t xml:space="preserve">po wcześniejszym pisemnym zgłoszeniu zapotrzebowania przez pracownika Działu </w:t>
      </w:r>
      <w:r w:rsidR="005317FC" w:rsidRPr="00C0084A">
        <w:rPr>
          <w:rFonts w:eastAsia="Times New Roman" w:cs="Calibri"/>
          <w:lang w:eastAsia="ar-SA"/>
        </w:rPr>
        <w:t>Logistyki</w:t>
      </w:r>
      <w:r w:rsidR="00452269" w:rsidRPr="00C0084A">
        <w:rPr>
          <w:rFonts w:eastAsia="Times New Roman" w:cs="Calibri"/>
          <w:lang w:eastAsia="ar-SA"/>
        </w:rPr>
        <w:t xml:space="preserve"> </w:t>
      </w:r>
      <w:r w:rsidR="00FC69A5">
        <w:rPr>
          <w:rFonts w:eastAsia="Times New Roman" w:cs="Calibri"/>
          <w:lang w:eastAsia="ar-SA"/>
        </w:rPr>
        <w:br/>
      </w:r>
      <w:r w:rsidR="001E17D3">
        <w:rPr>
          <w:rFonts w:eastAsia="Times New Roman" w:cs="Calibri"/>
          <w:lang w:eastAsia="ar-SA"/>
        </w:rPr>
        <w:t>i Transportu</w:t>
      </w:r>
      <w:r w:rsidR="00FC69A5">
        <w:rPr>
          <w:rFonts w:eastAsia="Times New Roman" w:cs="Calibri"/>
          <w:lang w:eastAsia="ar-SA"/>
        </w:rPr>
        <w:t>.</w:t>
      </w:r>
      <w:r w:rsidR="001E17D3">
        <w:rPr>
          <w:rFonts w:eastAsia="Times New Roman" w:cs="Calibri"/>
          <w:lang w:eastAsia="ar-SA"/>
        </w:rPr>
        <w:t xml:space="preserve"> </w:t>
      </w:r>
    </w:p>
    <w:p w14:paraId="3DB31FE1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lastRenderedPageBreak/>
        <w:t>Wykonawca przed przystąpi</w:t>
      </w:r>
      <w:r w:rsidR="00092935">
        <w:rPr>
          <w:rFonts w:eastAsia="Times New Roman" w:cs="Calibri"/>
          <w:lang w:eastAsia="ar-SA"/>
        </w:rPr>
        <w:t>eniem do szycia kurtek</w:t>
      </w:r>
      <w:r>
        <w:rPr>
          <w:rFonts w:eastAsia="Times New Roman" w:cs="Calibri"/>
          <w:lang w:eastAsia="ar-SA"/>
        </w:rPr>
        <w:t xml:space="preserve"> przybędzie do uczelni i dokona</w:t>
      </w:r>
      <w:r w:rsidRPr="00FC69A5">
        <w:rPr>
          <w:rFonts w:eastAsia="Times New Roman" w:cs="Calibri"/>
          <w:lang w:eastAsia="ar-SA"/>
        </w:rPr>
        <w:t xml:space="preserve"> pomiarów wszystkich osób przeznaczonych do umundurowania. Po dokonaniu p</w:t>
      </w:r>
      <w:r w:rsidR="00092935">
        <w:rPr>
          <w:rFonts w:eastAsia="Times New Roman" w:cs="Calibri"/>
          <w:lang w:eastAsia="ar-SA"/>
        </w:rPr>
        <w:t>omiarów wykonawca uszyje kurtki</w:t>
      </w:r>
      <w:r w:rsidRPr="00FC69A5">
        <w:rPr>
          <w:rFonts w:eastAsia="Times New Roman" w:cs="Calibri"/>
          <w:lang w:eastAsia="ar-SA"/>
        </w:rPr>
        <w:t xml:space="preserve">. </w:t>
      </w:r>
    </w:p>
    <w:p w14:paraId="1BDAC359" w14:textId="77777777" w:rsidR="00FC69A5" w:rsidRP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Termin wykonan</w:t>
      </w:r>
      <w:r w:rsidR="00092935">
        <w:rPr>
          <w:rFonts w:eastAsia="Times New Roman" w:cs="Calibri"/>
          <w:lang w:eastAsia="ar-SA"/>
        </w:rPr>
        <w:t>ia zleconej partii kurtek</w:t>
      </w:r>
      <w:r w:rsidRPr="00FC69A5">
        <w:rPr>
          <w:rFonts w:eastAsia="Times New Roman" w:cs="Calibri"/>
          <w:lang w:eastAsia="ar-SA"/>
        </w:rPr>
        <w:t xml:space="preserve"> nie może przekroczyć 30 dni od dnia pobrania wymiarów do szycia.</w:t>
      </w:r>
    </w:p>
    <w:p w14:paraId="3284E12F" w14:textId="77777777" w:rsidR="00FC69A5" w:rsidRPr="00FC69A5" w:rsidRDefault="0009293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>
        <w:rPr>
          <w:rFonts w:eastAsia="Times New Roman" w:cs="Calibri"/>
          <w:lang w:eastAsia="ar-SA"/>
        </w:rPr>
        <w:t>Zamawiający wymaga aby uszyta kurtka</w:t>
      </w:r>
      <w:r w:rsidR="00FC69A5" w:rsidRPr="00FC69A5">
        <w:rPr>
          <w:rFonts w:eastAsia="Times New Roman" w:cs="Calibri"/>
          <w:lang w:eastAsia="ar-SA"/>
        </w:rPr>
        <w:t xml:space="preserve"> posiadał</w:t>
      </w:r>
      <w:r>
        <w:rPr>
          <w:rFonts w:eastAsia="Times New Roman" w:cs="Calibri"/>
          <w:lang w:eastAsia="ar-SA"/>
        </w:rPr>
        <w:t>a</w:t>
      </w:r>
      <w:r w:rsidR="00FC69A5" w:rsidRPr="00FC69A5">
        <w:rPr>
          <w:rFonts w:eastAsia="Times New Roman" w:cs="Calibri"/>
          <w:lang w:eastAsia="ar-SA"/>
        </w:rPr>
        <w:t xml:space="preserve"> wewnątrz informację z danymi studenta.</w:t>
      </w:r>
    </w:p>
    <w:p w14:paraId="2EBF963A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Wy</w:t>
      </w:r>
      <w:r w:rsidR="00092935">
        <w:rPr>
          <w:rFonts w:eastAsia="Times New Roman" w:cs="Calibri"/>
          <w:lang w:eastAsia="ar-SA"/>
        </w:rPr>
        <w:t>konawca dostarczy uszyte kurtki</w:t>
      </w:r>
      <w:r w:rsidRPr="00FC69A5">
        <w:rPr>
          <w:rFonts w:eastAsia="Times New Roman" w:cs="Calibri"/>
          <w:lang w:eastAsia="ar-SA"/>
        </w:rPr>
        <w:t xml:space="preserve"> własnym transportem do siedziby Zamawiającego. Mate</w:t>
      </w:r>
      <w:r w:rsidR="00092935">
        <w:rPr>
          <w:rFonts w:eastAsia="Times New Roman" w:cs="Calibri"/>
          <w:lang w:eastAsia="ar-SA"/>
        </w:rPr>
        <w:t>riał użyty do wykonania kurtek</w:t>
      </w:r>
      <w:r w:rsidRPr="00FC69A5">
        <w:rPr>
          <w:rFonts w:eastAsia="Times New Roman" w:cs="Calibri"/>
          <w:lang w:eastAsia="ar-SA"/>
        </w:rPr>
        <w:t xml:space="preserve"> powinien od</w:t>
      </w:r>
      <w:r w:rsidR="00092935">
        <w:rPr>
          <w:rFonts w:eastAsia="Times New Roman" w:cs="Calibri"/>
          <w:lang w:eastAsia="ar-SA"/>
        </w:rPr>
        <w:t>powiadać kolorystycznie kurtkom</w:t>
      </w:r>
      <w:r w:rsidRPr="00FC69A5">
        <w:rPr>
          <w:rFonts w:eastAsia="Times New Roman" w:cs="Calibri"/>
          <w:lang w:eastAsia="ar-SA"/>
        </w:rPr>
        <w:t xml:space="preserve"> używanym obecnie przez studentów. W tym celu na prośbę Wykonawcy Zamawiający udostępni </w:t>
      </w:r>
      <w:r w:rsidR="00092935">
        <w:rPr>
          <w:rFonts w:eastAsia="Times New Roman" w:cs="Calibri"/>
          <w:lang w:eastAsia="ar-SA"/>
        </w:rPr>
        <w:t>próbkę materiału. Wzory kurtek</w:t>
      </w:r>
      <w:r w:rsidRPr="00FC69A5">
        <w:rPr>
          <w:rFonts w:eastAsia="Times New Roman" w:cs="Calibri"/>
          <w:lang w:eastAsia="ar-SA"/>
        </w:rPr>
        <w:t xml:space="preserve"> znajdują się również w magazynie UMG i będą dostępne dla Wykonawcy</w:t>
      </w:r>
    </w:p>
    <w:p w14:paraId="06F2F3DC" w14:textId="77777777" w:rsidR="008B57EA" w:rsidRPr="00E672EE" w:rsidRDefault="008B57EA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odpowiada z</w:t>
      </w:r>
      <w:r w:rsidR="000074B1">
        <w:rPr>
          <w:rFonts w:eastAsia="Times New Roman" w:cs="Calibri"/>
          <w:lang w:eastAsia="ar-SA"/>
        </w:rPr>
        <w:t>a jakość dostarczonych towarów</w:t>
      </w:r>
      <w:r w:rsidRPr="00E672EE">
        <w:rPr>
          <w:rFonts w:eastAsia="Times New Roman" w:cs="Calibri"/>
          <w:lang w:eastAsia="ar-SA"/>
        </w:rPr>
        <w:t xml:space="preserve">. W </w:t>
      </w:r>
      <w:r w:rsidR="00A30218">
        <w:rPr>
          <w:rFonts w:eastAsia="Times New Roman" w:cs="Calibri"/>
          <w:lang w:eastAsia="ar-SA"/>
        </w:rPr>
        <w:t>przypadku dostarczenia towaru niezgodnego</w:t>
      </w:r>
      <w:r w:rsidRPr="00E672EE">
        <w:rPr>
          <w:rFonts w:eastAsia="Times New Roman" w:cs="Calibri"/>
          <w:lang w:eastAsia="ar-SA"/>
        </w:rPr>
        <w:t xml:space="preserve"> z umową, w szczególności: uszkodzonych, o nie należytej jakości, posiadających wady lub braki Wykonawca zobowiązuje się do jego wymiany na własny koszt, w terminie nie dłuższym niż 48 godzin od powzięcia o tym wiadomości. Jeżeli wyznaczony termin wymiany jest dniem wolnym od pracy wymiana zostanie zrealizowana pierwszego dnia roboczego następującego po wyznaczonym dniu.</w:t>
      </w:r>
    </w:p>
    <w:p w14:paraId="3181E8A8" w14:textId="77777777" w:rsidR="00FC69A5" w:rsidRDefault="00FC69A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5FC7558A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3</w:t>
      </w:r>
    </w:p>
    <w:p w14:paraId="7D29672C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WYNAGRODZENIE WYKONAWCY</w:t>
      </w:r>
    </w:p>
    <w:p w14:paraId="3867ED3C" w14:textId="77777777" w:rsidR="001A6320" w:rsidRDefault="001A6320" w:rsidP="001A6320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eastAsia="ar-SA"/>
        </w:rPr>
      </w:pPr>
      <w:r>
        <w:rPr>
          <w:rFonts w:asciiTheme="minorHAnsi" w:eastAsia="Times New Roman" w:hAnsiTheme="minorHAnsi" w:cstheme="minorHAnsi"/>
          <w:bCs/>
          <w:lang w:eastAsia="ar-SA"/>
        </w:rPr>
        <w:t>Z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a prawidłowa i terminową realizację przedmiotu umowy Zamawiający zapłaci Wykonawcy wynagrodzenie wg stawek określonych w załączniku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nr 1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do umowy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>
        <w:rPr>
          <w:rFonts w:asciiTheme="minorHAnsi" w:eastAsia="Times New Roman" w:hAnsiTheme="minorHAnsi" w:cstheme="minorHAnsi"/>
          <w:bCs/>
          <w:lang w:eastAsia="ar-SA"/>
        </w:rPr>
        <w:t>- k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alkulacja ceny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, lecz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nie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więcej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niż: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w</w:t>
      </w:r>
      <w:r w:rsidRPr="006506DC">
        <w:rPr>
          <w:rFonts w:asciiTheme="minorHAnsi" w:eastAsia="Times New Roman" w:hAnsiTheme="minorHAnsi" w:cstheme="minorHAnsi"/>
          <w:bCs/>
          <w:lang w:eastAsia="ar-SA"/>
        </w:rPr>
        <w:t>artość brutto:....................... zł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Pr="006506DC">
        <w:rPr>
          <w:rFonts w:asciiTheme="minorHAnsi" w:eastAsia="Times New Roman" w:hAnsiTheme="minorHAnsi" w:cstheme="minorHAnsi"/>
          <w:bCs/>
          <w:lang w:eastAsia="ar-SA"/>
        </w:rPr>
        <w:t>(słownie:...........................................).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Zamawiający oświadcza, że ilości poszczególnych pozycji wskazanych w kalkulacji ceny mogą być większe lub mniejsze o około 35% w zależności od składanych przez Zamawiającego zapotrzebowań, co nie może spowodować wzrostu maksymalnej wartości brutto wynagrodzenia Wykonawcy, o którym mowa w zdaniu poprzedzającym. </w:t>
      </w:r>
    </w:p>
    <w:p w14:paraId="0604E028" w14:textId="77777777" w:rsidR="001A6320" w:rsidRPr="001D7CD6" w:rsidRDefault="001A6320" w:rsidP="001A6320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b/>
          <w:bCs/>
          <w:lang w:eastAsia="ar-SA"/>
        </w:rPr>
      </w:pP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Zapłata nastąpi każdorazowo po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odbiorze przez Zamawiającego prawidłowo zrealizowanej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dostaw</w:t>
      </w:r>
      <w:r>
        <w:rPr>
          <w:rFonts w:asciiTheme="minorHAnsi" w:eastAsia="Times New Roman" w:hAnsiTheme="minorHAnsi" w:cstheme="minorHAnsi"/>
          <w:bCs/>
          <w:lang w:eastAsia="ar-SA"/>
        </w:rPr>
        <w:t>y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oraz na podstawie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prawidłowo wystawionej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przez Wykonawcę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faktury w terminie ………….dni </w:t>
      </w:r>
      <w:bookmarkStart w:id="0" w:name="_Hlk130388288"/>
      <w:r w:rsidRPr="001D7CD6">
        <w:rPr>
          <w:rFonts w:asciiTheme="minorHAnsi" w:eastAsia="Times New Roman" w:hAnsiTheme="minorHAnsi" w:cstheme="minorHAnsi"/>
          <w:bCs/>
          <w:lang w:eastAsia="ar-SA"/>
        </w:rPr>
        <w:t>(zgodnie z ofertą)</w:t>
      </w:r>
      <w:bookmarkEnd w:id="0"/>
      <w:r>
        <w:rPr>
          <w:rFonts w:asciiTheme="minorHAnsi" w:eastAsia="Times New Roman" w:hAnsiTheme="minorHAnsi" w:cstheme="minorHAnsi"/>
          <w:bCs/>
          <w:lang w:eastAsia="ar-SA"/>
        </w:rPr>
        <w:t xml:space="preserve"> od dnia jej otrzymania </w:t>
      </w:r>
      <w:r w:rsidRPr="001D7CD6">
        <w:rPr>
          <w:rFonts w:asciiTheme="minorHAnsi" w:eastAsia="TimesNewRoman" w:hAnsiTheme="minorHAnsi" w:cstheme="minorHAnsi"/>
          <w:lang w:eastAsia="ar-SA"/>
        </w:rPr>
        <w:t xml:space="preserve">z konta Zamawiającego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na konto Wykonawcy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wskazane w tej fakturze. </w:t>
      </w:r>
    </w:p>
    <w:p w14:paraId="04180B58" w14:textId="77777777" w:rsidR="001A6320" w:rsidRPr="001D7CD6" w:rsidRDefault="001A6320" w:rsidP="001A6320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ar-SA"/>
        </w:rPr>
      </w:pPr>
      <w:r w:rsidRPr="001D7CD6">
        <w:rPr>
          <w:rFonts w:asciiTheme="minorHAnsi" w:eastAsia="Times New Roman" w:hAnsiTheme="minorHAnsi" w:cstheme="minorHAnsi"/>
          <w:lang w:eastAsia="ar-SA"/>
        </w:rPr>
        <w:t xml:space="preserve">Zamawiający oświadcza, że posiada NIP </w:t>
      </w:r>
      <w:r w:rsidRPr="001D7CD6">
        <w:rPr>
          <w:rFonts w:asciiTheme="minorHAnsi" w:eastAsia="Times New Roman" w:hAnsiTheme="minorHAnsi" w:cstheme="minorHAnsi"/>
          <w:b/>
          <w:lang w:eastAsia="ar-SA"/>
        </w:rPr>
        <w:t>586-001-28-73</w:t>
      </w:r>
      <w:r w:rsidRPr="001D7CD6">
        <w:rPr>
          <w:rFonts w:asciiTheme="minorHAnsi" w:eastAsia="Times New Roman" w:hAnsiTheme="minorHAnsi" w:cstheme="minorHAnsi"/>
          <w:lang w:eastAsia="ar-SA"/>
        </w:rPr>
        <w:t>.</w:t>
      </w:r>
    </w:p>
    <w:p w14:paraId="2977D3E9" w14:textId="77777777" w:rsidR="001A6320" w:rsidRPr="001D7CD6" w:rsidRDefault="001A6320" w:rsidP="001A6320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Theme="minorHAnsi" w:hAnsiTheme="minorHAnsi" w:cstheme="minorHAnsi"/>
        </w:rPr>
      </w:pPr>
      <w:r w:rsidRPr="001D7CD6">
        <w:rPr>
          <w:rStyle w:val="FontStyle14"/>
          <w:rFonts w:asciiTheme="minorHAnsi" w:hAnsiTheme="minorHAnsi" w:cstheme="minorHAnsi"/>
        </w:rPr>
        <w:t>W razie zakwestionowania jakości dosta</w:t>
      </w:r>
      <w:r>
        <w:rPr>
          <w:rStyle w:val="FontStyle14"/>
          <w:rFonts w:asciiTheme="minorHAnsi" w:hAnsiTheme="minorHAnsi" w:cstheme="minorHAnsi"/>
        </w:rPr>
        <w:t xml:space="preserve">wy </w:t>
      </w:r>
      <w:r w:rsidRPr="001D7CD6">
        <w:rPr>
          <w:rStyle w:val="FontStyle14"/>
          <w:rFonts w:asciiTheme="minorHAnsi" w:hAnsiTheme="minorHAnsi" w:cstheme="minorHAnsi"/>
        </w:rPr>
        <w:t>- Zamawiający wstrzyma się z zapłatą należności za zakwestionowaną część do czasu załatwienia reklamacji.</w:t>
      </w:r>
    </w:p>
    <w:p w14:paraId="1711197F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060BDBDB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4</w:t>
      </w:r>
    </w:p>
    <w:p w14:paraId="0FFE1550" w14:textId="77777777" w:rsidR="00BF083F" w:rsidRPr="00E672EE" w:rsidRDefault="00E30E31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OSOBY DO KONTAKTU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</w:t>
      </w:r>
    </w:p>
    <w:p w14:paraId="21844CBF" w14:textId="77777777" w:rsidR="00BF083F" w:rsidRPr="00E672EE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Wykonawcą ze strony Zamawiając</w:t>
      </w:r>
      <w:r w:rsidR="003628A8" w:rsidRPr="00E672EE">
        <w:rPr>
          <w:rFonts w:eastAsia="Times New Roman" w:cs="Calibri"/>
          <w:bCs/>
          <w:lang w:eastAsia="ar-SA"/>
        </w:rPr>
        <w:t xml:space="preserve">ego upoważnia </w:t>
      </w:r>
      <w:r w:rsidR="00FC69A5">
        <w:rPr>
          <w:rFonts w:eastAsia="Times New Roman" w:cs="Calibri"/>
          <w:bCs/>
          <w:lang w:eastAsia="ar-SA"/>
        </w:rPr>
        <w:t>się: ……………………………………</w:t>
      </w:r>
      <w:r w:rsidR="008D6B1F">
        <w:rPr>
          <w:rFonts w:eastAsia="Times New Roman" w:cs="Calibri"/>
          <w:bCs/>
          <w:lang w:eastAsia="ar-SA"/>
        </w:rPr>
        <w:t>, tel. 58 55-86-540</w:t>
      </w:r>
      <w:r w:rsidR="007F5353" w:rsidRPr="00E672EE">
        <w:rPr>
          <w:rFonts w:eastAsia="Times New Roman" w:cs="Calibri"/>
          <w:bCs/>
          <w:lang w:eastAsia="ar-SA"/>
        </w:rPr>
        <w:t xml:space="preserve">, e-mail: </w:t>
      </w:r>
      <w:r w:rsidR="001E17D3" w:rsidRPr="001E17D3">
        <w:rPr>
          <w:rFonts w:eastAsia="Times New Roman" w:cs="Calibri"/>
          <w:b/>
          <w:bCs/>
          <w:lang w:eastAsia="ar-SA"/>
        </w:rPr>
        <w:t>magazyn@</w:t>
      </w:r>
      <w:r w:rsidR="001E17D3">
        <w:rPr>
          <w:rFonts w:eastAsia="Times New Roman" w:cs="Calibri"/>
          <w:b/>
          <w:bCs/>
          <w:lang w:eastAsia="ar-SA"/>
        </w:rPr>
        <w:t>umg.edu.pl</w:t>
      </w:r>
    </w:p>
    <w:p w14:paraId="6B80F514" w14:textId="77777777" w:rsidR="00BF083F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Zamawiającym ze strony Wykonawcy upo</w:t>
      </w:r>
      <w:r w:rsidR="008F722D">
        <w:rPr>
          <w:rFonts w:eastAsia="Times New Roman" w:cs="Calibri"/>
          <w:bCs/>
          <w:lang w:eastAsia="ar-SA"/>
        </w:rPr>
        <w:t>ważnia się: ................, tel. ...................</w:t>
      </w:r>
      <w:r w:rsidR="00DA756E" w:rsidRPr="00E672EE">
        <w:rPr>
          <w:rFonts w:eastAsia="Times New Roman" w:cs="Calibri"/>
          <w:bCs/>
          <w:lang w:eastAsia="ar-SA"/>
        </w:rPr>
        <w:t xml:space="preserve">, e-mail: </w:t>
      </w:r>
      <w:r w:rsidR="008F722D">
        <w:rPr>
          <w:rFonts w:eastAsia="Times New Roman" w:cs="Calibri"/>
          <w:b/>
          <w:bCs/>
          <w:lang w:eastAsia="ar-SA"/>
        </w:rPr>
        <w:t>...............................................</w:t>
      </w:r>
      <w:r w:rsidR="001847E6">
        <w:rPr>
          <w:rFonts w:eastAsia="Times New Roman" w:cs="Calibri"/>
          <w:bCs/>
          <w:lang w:eastAsia="ar-SA"/>
        </w:rPr>
        <w:t>.</w:t>
      </w:r>
    </w:p>
    <w:p w14:paraId="4D46FB39" w14:textId="77777777" w:rsidR="006E7C48" w:rsidRPr="00E672EE" w:rsidRDefault="006E7C48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Zmiana osób, o których mowa w ust. 1 i 2 wymaga </w:t>
      </w:r>
      <w:r w:rsidR="00F370BF">
        <w:rPr>
          <w:rFonts w:eastAsia="Times New Roman" w:cs="Calibri"/>
          <w:bCs/>
          <w:lang w:eastAsia="ar-SA"/>
        </w:rPr>
        <w:t xml:space="preserve">pisemnego </w:t>
      </w:r>
      <w:r>
        <w:rPr>
          <w:rFonts w:eastAsia="Times New Roman" w:cs="Calibri"/>
          <w:bCs/>
          <w:lang w:eastAsia="ar-SA"/>
        </w:rPr>
        <w:t xml:space="preserve">zawiadomienia drugiej Strony i nie wymaga zmiany niniejszej umowy. </w:t>
      </w:r>
    </w:p>
    <w:p w14:paraId="37209665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5</w:t>
      </w:r>
    </w:p>
    <w:p w14:paraId="78366E9D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KARY UMOWNE</w:t>
      </w:r>
    </w:p>
    <w:p w14:paraId="5B3E79A4" w14:textId="77777777" w:rsidR="001A6320" w:rsidRPr="001D7CD6" w:rsidRDefault="001A6320" w:rsidP="001A6320">
      <w:pPr>
        <w:pStyle w:val="Akapitzlist"/>
        <w:keepLines/>
        <w:widowControl w:val="0"/>
        <w:numPr>
          <w:ilvl w:val="3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right="5" w:hanging="284"/>
        <w:jc w:val="both"/>
        <w:rPr>
          <w:rFonts w:asciiTheme="minorHAnsi" w:hAnsiTheme="minorHAnsi" w:cstheme="minorHAnsi"/>
          <w:lang w:eastAsia="x-none"/>
        </w:rPr>
      </w:pPr>
      <w:r w:rsidRPr="001D7CD6">
        <w:rPr>
          <w:rFonts w:asciiTheme="minorHAnsi" w:hAnsiTheme="minorHAnsi" w:cstheme="minorHAnsi"/>
        </w:rPr>
        <w:t>Wykonawca zapłaci Zamawiającemu kary umowne, które będą naliczane w następujących okolicznościach i wysokościach:</w:t>
      </w:r>
    </w:p>
    <w:p w14:paraId="06CD651E" w14:textId="77777777" w:rsidR="001A6320" w:rsidRPr="001D7CD6" w:rsidRDefault="001A6320" w:rsidP="001A6320">
      <w:pPr>
        <w:pStyle w:val="Akapitzlist"/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>za zwłokę w dosta</w:t>
      </w:r>
      <w:r>
        <w:rPr>
          <w:rFonts w:asciiTheme="minorHAnsi" w:hAnsiTheme="minorHAnsi" w:cstheme="minorHAnsi"/>
        </w:rPr>
        <w:t>wie</w:t>
      </w:r>
      <w:r w:rsidRPr="001D7CD6">
        <w:rPr>
          <w:rFonts w:asciiTheme="minorHAnsi" w:hAnsiTheme="minorHAnsi" w:cstheme="minorHAnsi"/>
        </w:rPr>
        <w:t xml:space="preserve"> na podstawie zamówienia jednostkowego, o którym mowa w § 2 ust. </w:t>
      </w:r>
      <w:r>
        <w:rPr>
          <w:rFonts w:asciiTheme="minorHAnsi" w:hAnsiTheme="minorHAnsi" w:cstheme="minorHAnsi"/>
        </w:rPr>
        <w:t xml:space="preserve">5 </w:t>
      </w:r>
      <w:r w:rsidRPr="001D7CD6">
        <w:rPr>
          <w:rFonts w:asciiTheme="minorHAnsi" w:hAnsiTheme="minorHAnsi" w:cstheme="minorHAnsi"/>
          <w:color w:val="000000"/>
        </w:rPr>
        <w:t>Umowy</w:t>
      </w:r>
      <w:r w:rsidRPr="001D7CD6">
        <w:rPr>
          <w:rFonts w:asciiTheme="minorHAnsi" w:hAnsiTheme="minorHAnsi" w:cstheme="minorHAnsi"/>
        </w:rPr>
        <w:t xml:space="preserve">, w wysokości 0,5% wynagrodzenia brutto zamówienia jednostkowego, za każdy rozpoczęty dzień zwłoki </w:t>
      </w:r>
      <w:r w:rsidRPr="001D7CD6">
        <w:rPr>
          <w:rFonts w:asciiTheme="minorHAnsi" w:hAnsiTheme="minorHAnsi" w:cstheme="minorHAnsi"/>
          <w:color w:val="000000"/>
        </w:rPr>
        <w:t>licząc od chwili upłynięcia tego terminu</w:t>
      </w:r>
      <w:r w:rsidRPr="001D7CD6">
        <w:rPr>
          <w:rFonts w:asciiTheme="minorHAnsi" w:hAnsiTheme="minorHAnsi" w:cstheme="minorHAnsi"/>
        </w:rPr>
        <w:t>, nie więcej niż 20% tego wynagrodzenia;</w:t>
      </w:r>
    </w:p>
    <w:p w14:paraId="10ACEFE4" w14:textId="77777777" w:rsidR="001A6320" w:rsidRPr="001D7CD6" w:rsidRDefault="001A6320" w:rsidP="001A6320">
      <w:pPr>
        <w:pStyle w:val="Akapitzlist"/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 xml:space="preserve">za odstąpienie Wykonawcy od Umowy  z przyczyn leżących po jego stronie - karę w wysokości 20% brutto </w:t>
      </w:r>
      <w:bookmarkStart w:id="1" w:name="_Hlk159572375"/>
      <w:r>
        <w:rPr>
          <w:rFonts w:asciiTheme="minorHAnsi" w:hAnsiTheme="minorHAnsi" w:cstheme="minorHAnsi"/>
        </w:rPr>
        <w:t>maksymalnej wysokości wynagrodzenia Wykonawcy</w:t>
      </w:r>
      <w:bookmarkEnd w:id="1"/>
      <w:r>
        <w:rPr>
          <w:rFonts w:asciiTheme="minorHAnsi" w:hAnsiTheme="minorHAnsi" w:cstheme="minorHAnsi"/>
        </w:rPr>
        <w:t xml:space="preserve"> </w:t>
      </w:r>
      <w:r w:rsidRPr="001D7CD6">
        <w:rPr>
          <w:rFonts w:asciiTheme="minorHAnsi" w:hAnsiTheme="minorHAnsi" w:cstheme="minorHAnsi"/>
          <w:color w:val="000000"/>
        </w:rPr>
        <w:t xml:space="preserve">określonej w </w:t>
      </w:r>
      <w:r w:rsidRPr="001D7CD6">
        <w:rPr>
          <w:rFonts w:asciiTheme="minorHAnsi" w:hAnsiTheme="minorHAnsi" w:cstheme="minorHAnsi"/>
        </w:rPr>
        <w:t>§ 3 Umowy;</w:t>
      </w:r>
    </w:p>
    <w:p w14:paraId="557BB5F3" w14:textId="77777777" w:rsidR="001A6320" w:rsidRPr="001D7CD6" w:rsidRDefault="001A6320" w:rsidP="001A6320">
      <w:pPr>
        <w:pStyle w:val="Akapitzlist"/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lastRenderedPageBreak/>
        <w:t xml:space="preserve">za odstąpienie Zamawiającego od Umowy z przyczyn leżących po stronie Wykonawcy - karę w wysokości 20% brutto </w:t>
      </w:r>
      <w:r>
        <w:rPr>
          <w:rFonts w:asciiTheme="minorHAnsi" w:hAnsiTheme="minorHAnsi" w:cstheme="minorHAnsi"/>
        </w:rPr>
        <w:t>maksymalnej wysokości wynagrodzenia Wykonawcy</w:t>
      </w:r>
      <w:r w:rsidRPr="001D7CD6" w:rsidDel="007A6282">
        <w:rPr>
          <w:rFonts w:asciiTheme="minorHAnsi" w:hAnsiTheme="minorHAnsi" w:cstheme="minorHAnsi"/>
          <w:color w:val="000000"/>
        </w:rPr>
        <w:t xml:space="preserve"> </w:t>
      </w:r>
      <w:r w:rsidRPr="001D7CD6">
        <w:rPr>
          <w:rFonts w:asciiTheme="minorHAnsi" w:hAnsiTheme="minorHAnsi" w:cstheme="minorHAnsi"/>
          <w:color w:val="000000"/>
        </w:rPr>
        <w:t xml:space="preserve">określonej w </w:t>
      </w:r>
      <w:r w:rsidRPr="001D7CD6">
        <w:rPr>
          <w:rFonts w:asciiTheme="minorHAnsi" w:hAnsiTheme="minorHAnsi" w:cstheme="minorHAnsi"/>
        </w:rPr>
        <w:t>§ 3 Umowy.</w:t>
      </w:r>
    </w:p>
    <w:p w14:paraId="060006FE" w14:textId="31E61B37" w:rsidR="001A6320" w:rsidRPr="001D7CD6" w:rsidRDefault="001A6320" w:rsidP="001A6320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 xml:space="preserve">Kary, o których mowa w ust. 1 pkt 1- 3 podlegają sumowaniu, do łącznej wysokości </w:t>
      </w:r>
      <w:r>
        <w:rPr>
          <w:rFonts w:asciiTheme="minorHAnsi" w:hAnsiTheme="minorHAnsi" w:cstheme="minorHAnsi"/>
        </w:rPr>
        <w:t>3</w:t>
      </w:r>
      <w:r w:rsidRPr="001D7CD6">
        <w:rPr>
          <w:rFonts w:asciiTheme="minorHAnsi" w:hAnsiTheme="minorHAnsi" w:cstheme="minorHAnsi"/>
        </w:rPr>
        <w:t xml:space="preserve">0% </w:t>
      </w:r>
      <w:r w:rsidRPr="001D7CD6">
        <w:rPr>
          <w:rFonts w:asciiTheme="minorHAnsi" w:hAnsiTheme="minorHAnsi" w:cstheme="minorHAnsi"/>
          <w:color w:val="000000"/>
        </w:rPr>
        <w:t xml:space="preserve">wartości </w:t>
      </w:r>
      <w:r w:rsidR="00B34901">
        <w:rPr>
          <w:rFonts w:asciiTheme="minorHAnsi" w:hAnsiTheme="minorHAnsi" w:cstheme="minorHAnsi"/>
        </w:rPr>
        <w:t>maksymalnej wysokości wynagrodzenia Wykonawcy</w:t>
      </w:r>
      <w:r w:rsidR="00B34901" w:rsidRPr="001D7CD6" w:rsidDel="007A6282">
        <w:rPr>
          <w:rFonts w:asciiTheme="minorHAnsi" w:hAnsiTheme="minorHAnsi" w:cstheme="minorHAnsi"/>
          <w:color w:val="000000"/>
        </w:rPr>
        <w:t xml:space="preserve"> </w:t>
      </w:r>
      <w:r w:rsidR="00B34901" w:rsidRPr="001D7CD6">
        <w:rPr>
          <w:rFonts w:asciiTheme="minorHAnsi" w:hAnsiTheme="minorHAnsi" w:cstheme="minorHAnsi"/>
          <w:color w:val="000000"/>
        </w:rPr>
        <w:t xml:space="preserve">określonej w </w:t>
      </w:r>
      <w:r w:rsidR="00B34901" w:rsidRPr="001D7CD6">
        <w:rPr>
          <w:rFonts w:asciiTheme="minorHAnsi" w:hAnsiTheme="minorHAnsi" w:cstheme="minorHAnsi"/>
        </w:rPr>
        <w:t>§ 3 Umowy</w:t>
      </w:r>
      <w:r>
        <w:rPr>
          <w:rFonts w:asciiTheme="minorHAnsi" w:hAnsiTheme="minorHAnsi" w:cstheme="minorHAnsi"/>
        </w:rPr>
        <w:t>.</w:t>
      </w:r>
      <w:r w:rsidRPr="001D7CD6">
        <w:rPr>
          <w:rFonts w:asciiTheme="minorHAnsi" w:hAnsiTheme="minorHAnsi" w:cstheme="minorHAnsi"/>
        </w:rPr>
        <w:t xml:space="preserve"> </w:t>
      </w:r>
    </w:p>
    <w:p w14:paraId="4A18FE56" w14:textId="77777777" w:rsidR="001A6320" w:rsidRPr="001D7CD6" w:rsidRDefault="001A6320" w:rsidP="001A6320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 xml:space="preserve">Zamawiający zastrzega sobie prawo do odszkodowania uzupełniającego, przewyższającego wysokość kar umownych, do wysokości rzeczywiście poniesionej szkody. </w:t>
      </w:r>
    </w:p>
    <w:p w14:paraId="3BE20EB2" w14:textId="77777777" w:rsidR="001A6320" w:rsidRPr="001D7CD6" w:rsidRDefault="001A6320" w:rsidP="001A6320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>Wykonawca wyraża zgodę na potrącanie kar umownych z należnego mu wynagrodzenia lub z zabezpieczenia należytego wykonania Umowy.</w:t>
      </w:r>
    </w:p>
    <w:p w14:paraId="6A5A9A41" w14:textId="77777777" w:rsidR="001A6320" w:rsidRPr="001D7CD6" w:rsidRDefault="001A6320" w:rsidP="001A6320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>Odpowiedzialność Stron z tytułu nienależytego wykonania lub niewykonania Umowy wyłącza działanie Siły Wyższej. Termin „Siła wyższa” oznacza zewnętrzne, niemożliwe do przewidzenia i zapobieżenia zdarzenie występujące po zawarciu Umowy, uniemożliwiające należyte wykonanie przez Stronę jej obowiązków, w szczególności takie jak katastrofy naturalne, wojny, ataki terrorystyczne. Jeżeli zaistnieje Siła wyższa, Strona, której dotyczą okoliczności siły wyższej, bezzwłocznie zawiadomi drugą stronę na piśmie o jej zaistnieniu i przyczynach. Strona, której dotyczą okoliczności Siły wyższej dołoży wszelkich starań, aby niezwłocznie nie dłużej, aniżeli w terminie 2 dni roboczych od daty zawiadomienia przedstawić drugiej stronie dokumentację, która wyjaśnia naturę i przyczyny zaistniałej okoliczności Siły wyższej w takim zakresie, w jakim jest to możliwie osiągalne. Jeżeli po zawiadomieniu Strony nie uzgodnią inaczej w formie pisemnej, każda ze Stron będzie kontynuowała wysiłki w celu wywiązania się ze swoich zobowiązań. W takim zakresie, w jakim niemożność wykonywania zobowiązań umownych wynika z Siły wyższej oddziałującej na jedną ze Stron, druga strona również nie będzie odpowiedzialna za wykonanie swoich zobowiązań.</w:t>
      </w:r>
    </w:p>
    <w:p w14:paraId="5C6B9C35" w14:textId="77777777" w:rsidR="001A6320" w:rsidRDefault="001A6320" w:rsidP="001A6320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1282F12E" w14:textId="77777777" w:rsidR="001C64E8" w:rsidRDefault="001C64E8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446B27F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6</w:t>
      </w:r>
    </w:p>
    <w:p w14:paraId="5DE8CF53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TERMIN WYKONANIA PRZEDMIOTU UMOWY</w:t>
      </w:r>
    </w:p>
    <w:p w14:paraId="47667D84" w14:textId="655BCBE7" w:rsidR="002448A1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Przedmiot umowy r</w:t>
      </w:r>
      <w:r w:rsidR="00013E7A" w:rsidRPr="00E672EE">
        <w:rPr>
          <w:rFonts w:eastAsia="Times New Roman" w:cs="Calibri"/>
          <w:bCs/>
          <w:lang w:eastAsia="ar-SA"/>
        </w:rPr>
        <w:t>ealizowany będzie od dnia</w:t>
      </w:r>
      <w:r w:rsidR="00840F69" w:rsidRPr="00E672EE">
        <w:rPr>
          <w:rFonts w:eastAsia="Times New Roman" w:cs="Calibri"/>
          <w:bCs/>
          <w:lang w:eastAsia="ar-SA"/>
        </w:rPr>
        <w:t xml:space="preserve"> podpisania umowy </w:t>
      </w:r>
      <w:r w:rsidR="00510FDD">
        <w:rPr>
          <w:rFonts w:eastAsia="Times New Roman" w:cs="Calibri"/>
          <w:bCs/>
          <w:lang w:eastAsia="ar-SA"/>
        </w:rPr>
        <w:t>przez okres 12 m-</w:t>
      </w:r>
      <w:proofErr w:type="spellStart"/>
      <w:r w:rsidR="00510FDD">
        <w:rPr>
          <w:rFonts w:eastAsia="Times New Roman" w:cs="Calibri"/>
          <w:bCs/>
          <w:lang w:eastAsia="ar-SA"/>
        </w:rPr>
        <w:t>cy</w:t>
      </w:r>
      <w:proofErr w:type="spellEnd"/>
      <w:r w:rsidR="00510FDD" w:rsidRPr="00E672EE">
        <w:rPr>
          <w:rFonts w:eastAsia="Times New Roman" w:cs="Calibri"/>
          <w:bCs/>
          <w:lang w:eastAsia="ar-SA"/>
        </w:rPr>
        <w:t xml:space="preserve"> </w:t>
      </w:r>
      <w:bookmarkStart w:id="2" w:name="_GoBack"/>
      <w:bookmarkEnd w:id="2"/>
      <w:r w:rsidR="00FC69A5">
        <w:rPr>
          <w:rFonts w:eastAsia="Times New Roman" w:cs="Calibri"/>
          <w:bCs/>
          <w:lang w:eastAsia="ar-SA"/>
        </w:rPr>
        <w:t>lub</w:t>
      </w:r>
      <w:r w:rsidR="00165391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do</w:t>
      </w:r>
      <w:r w:rsidR="00013E7A" w:rsidRPr="00E672EE">
        <w:rPr>
          <w:rFonts w:eastAsia="Times New Roman" w:cs="Calibri"/>
          <w:bCs/>
          <w:lang w:eastAsia="ar-SA"/>
        </w:rPr>
        <w:t xml:space="preserve"> wyczerpania kwoty określonej w § 3 </w:t>
      </w:r>
      <w:r w:rsidR="00280D8F">
        <w:rPr>
          <w:rFonts w:eastAsia="Times New Roman" w:cs="Calibri"/>
          <w:bCs/>
          <w:lang w:eastAsia="ar-SA"/>
        </w:rPr>
        <w:t>ust. 1</w:t>
      </w:r>
      <w:r w:rsidR="00013E7A" w:rsidRPr="00E672EE">
        <w:rPr>
          <w:rFonts w:eastAsia="Times New Roman" w:cs="Calibri"/>
          <w:bCs/>
          <w:lang w:eastAsia="ar-SA"/>
        </w:rPr>
        <w:t>.</w:t>
      </w:r>
      <w:r w:rsidR="00280D8F">
        <w:rPr>
          <w:rFonts w:eastAsia="Times New Roman" w:cs="Calibri"/>
          <w:bCs/>
          <w:lang w:eastAsia="ar-SA"/>
        </w:rPr>
        <w:t xml:space="preserve"> </w:t>
      </w:r>
      <w:r w:rsidR="00840F69" w:rsidRPr="00E672EE">
        <w:rPr>
          <w:rFonts w:eastAsia="Times New Roman" w:cs="Calibri"/>
          <w:bCs/>
          <w:lang w:eastAsia="ar-SA"/>
        </w:rPr>
        <w:t xml:space="preserve"> </w:t>
      </w:r>
    </w:p>
    <w:p w14:paraId="41EA0D0A" w14:textId="77777777" w:rsidR="00BF083F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</w:p>
    <w:p w14:paraId="4B031B8A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7</w:t>
      </w:r>
    </w:p>
    <w:p w14:paraId="51444DFB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ODSTĄPIENIE OD UMOWY</w:t>
      </w:r>
    </w:p>
    <w:p w14:paraId="22770DFB" w14:textId="77777777" w:rsidR="00E31405" w:rsidRPr="006501BB" w:rsidRDefault="00E31405" w:rsidP="00E31405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01BB">
        <w:rPr>
          <w:rFonts w:asciiTheme="minorHAnsi" w:hAnsiTheme="minorHAnsi" w:cstheme="minorHAnsi"/>
          <w:sz w:val="22"/>
          <w:szCs w:val="22"/>
        </w:rPr>
        <w:t>Zamawiający może odstąpić od Umowy</w:t>
      </w:r>
      <w:r>
        <w:rPr>
          <w:rFonts w:asciiTheme="minorHAnsi" w:hAnsiTheme="minorHAnsi" w:cstheme="minorHAnsi"/>
          <w:sz w:val="22"/>
          <w:szCs w:val="22"/>
        </w:rPr>
        <w:t xml:space="preserve"> w terminie 60 dni od dnia stwierdzenia </w:t>
      </w:r>
      <w:r w:rsidRPr="006501BB">
        <w:rPr>
          <w:rFonts w:asciiTheme="minorHAnsi" w:hAnsiTheme="minorHAnsi" w:cstheme="minorHAnsi"/>
          <w:sz w:val="22"/>
          <w:szCs w:val="22"/>
        </w:rPr>
        <w:t>rażąc</w:t>
      </w:r>
      <w:r>
        <w:rPr>
          <w:rFonts w:asciiTheme="minorHAnsi" w:hAnsiTheme="minorHAnsi" w:cstheme="minorHAnsi"/>
          <w:sz w:val="22"/>
          <w:szCs w:val="22"/>
        </w:rPr>
        <w:t>ego</w:t>
      </w:r>
      <w:r w:rsidRPr="006501B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naruszenia przez Wykonawcę jej </w:t>
      </w:r>
      <w:r w:rsidRPr="006501BB">
        <w:rPr>
          <w:rFonts w:asciiTheme="minorHAnsi" w:hAnsiTheme="minorHAnsi" w:cstheme="minorHAnsi"/>
          <w:sz w:val="22"/>
          <w:szCs w:val="22"/>
        </w:rPr>
        <w:t>postanowie</w:t>
      </w:r>
      <w:r>
        <w:rPr>
          <w:rFonts w:asciiTheme="minorHAnsi" w:hAnsiTheme="minorHAnsi" w:cstheme="minorHAnsi"/>
          <w:sz w:val="22"/>
          <w:szCs w:val="22"/>
        </w:rPr>
        <w:t>ń</w:t>
      </w:r>
      <w:r w:rsidRPr="006501BB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780880" w14:textId="77777777" w:rsidR="001A6320" w:rsidRPr="001D7CD6" w:rsidRDefault="001A6320" w:rsidP="001A6320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D7CD6">
        <w:rPr>
          <w:rFonts w:asciiTheme="minorHAnsi" w:hAnsiTheme="minorHAnsi" w:cstheme="minorHAnsi"/>
          <w:sz w:val="22"/>
          <w:szCs w:val="22"/>
        </w:rPr>
        <w:t>Do rażących naruszeń Umowy zalicza się w szczególności następujące przypadki:</w:t>
      </w:r>
    </w:p>
    <w:p w14:paraId="1FEADE22" w14:textId="77777777" w:rsidR="001A6320" w:rsidRPr="001D7CD6" w:rsidRDefault="001A6320" w:rsidP="001A6320">
      <w:pPr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lang w:val="x-none"/>
        </w:rPr>
      </w:pPr>
      <w:r w:rsidRPr="001D7CD6">
        <w:rPr>
          <w:rFonts w:asciiTheme="minorHAnsi" w:hAnsiTheme="minorHAnsi" w:cstheme="minorHAnsi"/>
        </w:rPr>
        <w:t xml:space="preserve">w przypadku przekroczenia przez Wykonawcę terminu określonego w § 2 ust. </w:t>
      </w:r>
      <w:r>
        <w:rPr>
          <w:rFonts w:asciiTheme="minorHAnsi" w:hAnsiTheme="minorHAnsi" w:cstheme="minorHAnsi"/>
        </w:rPr>
        <w:t>2</w:t>
      </w:r>
      <w:r w:rsidRPr="001D7CD6">
        <w:rPr>
          <w:rFonts w:asciiTheme="minorHAnsi" w:hAnsiTheme="minorHAnsi" w:cstheme="minorHAnsi"/>
        </w:rPr>
        <w:t xml:space="preserve"> o 10 dni. W przypadku </w:t>
      </w:r>
      <w:r w:rsidRPr="001D7CD6">
        <w:rPr>
          <w:rFonts w:asciiTheme="minorHAnsi" w:hAnsiTheme="minorHAnsi" w:cstheme="minorHAnsi"/>
          <w:lang w:val="x-none"/>
        </w:rPr>
        <w:t xml:space="preserve">skorzystania z tego prawa przez Zamawiającego przekroczenie wskazanych terminów będzie potraktowane jak odstąpienie od Umowy z przyczyn leżących po stronie Wykonawcy i będzie miał zastosowanie § </w:t>
      </w:r>
      <w:r w:rsidRPr="001D7CD6">
        <w:rPr>
          <w:rFonts w:asciiTheme="minorHAnsi" w:hAnsiTheme="minorHAnsi" w:cstheme="minorHAnsi"/>
        </w:rPr>
        <w:t>5</w:t>
      </w:r>
      <w:r w:rsidRPr="001D7CD6">
        <w:rPr>
          <w:rFonts w:asciiTheme="minorHAnsi" w:hAnsiTheme="minorHAnsi" w:cstheme="minorHAnsi"/>
          <w:lang w:val="x-none"/>
        </w:rPr>
        <w:t xml:space="preserve"> ust. 1 pkt </w:t>
      </w:r>
      <w:r w:rsidRPr="001D7CD6">
        <w:rPr>
          <w:rFonts w:asciiTheme="minorHAnsi" w:hAnsiTheme="minorHAnsi" w:cstheme="minorHAnsi"/>
        </w:rPr>
        <w:t xml:space="preserve">3 </w:t>
      </w:r>
      <w:r w:rsidRPr="001D7CD6">
        <w:rPr>
          <w:rFonts w:asciiTheme="minorHAnsi" w:hAnsiTheme="minorHAnsi" w:cstheme="minorHAnsi"/>
          <w:color w:val="000000"/>
        </w:rPr>
        <w:t>Umowy</w:t>
      </w:r>
      <w:r w:rsidRPr="001D7CD6">
        <w:rPr>
          <w:rFonts w:asciiTheme="minorHAnsi" w:hAnsiTheme="minorHAnsi" w:cstheme="minorHAnsi"/>
          <w:lang w:val="x-none"/>
        </w:rPr>
        <w:t>;</w:t>
      </w:r>
    </w:p>
    <w:p w14:paraId="10588AB5" w14:textId="77777777" w:rsidR="001A6320" w:rsidRPr="000F6F0C" w:rsidRDefault="001A6320" w:rsidP="001A6320">
      <w:pPr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lang w:val="x-none"/>
        </w:rPr>
      </w:pPr>
      <w:r w:rsidRPr="001D7CD6">
        <w:rPr>
          <w:rFonts w:asciiTheme="minorHAnsi" w:hAnsiTheme="minorHAnsi" w:cstheme="minorHAnsi"/>
          <w:lang w:val="x-none"/>
        </w:rPr>
        <w:t>Wykonawca powierzył wykonanie Umowy lub jej części osobie trzeciej bez zgody Zamawiającego wyrażonej w formie pisemnej</w:t>
      </w:r>
      <w:r>
        <w:rPr>
          <w:rFonts w:asciiTheme="minorHAnsi" w:hAnsiTheme="minorHAnsi" w:cstheme="minorHAnsi"/>
        </w:rPr>
        <w:t>.</w:t>
      </w:r>
    </w:p>
    <w:p w14:paraId="2FCDF8C1" w14:textId="77777777" w:rsidR="001A6320" w:rsidRPr="001D7CD6" w:rsidRDefault="001A6320" w:rsidP="001A6320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D7CD6">
        <w:rPr>
          <w:rFonts w:asciiTheme="minorHAnsi" w:hAnsiTheme="minorHAnsi" w:cstheme="minorHAnsi"/>
          <w:sz w:val="22"/>
          <w:szCs w:val="22"/>
        </w:rPr>
        <w:t xml:space="preserve">W wypadku wykonania przez Zamawiającego prawa odstąpienia od Umowy, niezależnie od jego podstawy, wywiera ono skutek wyłącznie co do niewykonanej części Umowy, w związku z czym żadna ze Stron nie będzie zobowiązana do zwrotu świadczeń już otrzymanych od drugiej Strony w ramach realizacji przedmiotu Umowy. </w:t>
      </w:r>
    </w:p>
    <w:p w14:paraId="4989180F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2B6CD749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8</w:t>
      </w:r>
    </w:p>
    <w:p w14:paraId="098BCB3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ZMIANY W UMOWIE</w:t>
      </w:r>
    </w:p>
    <w:p w14:paraId="52FF993A" w14:textId="77777777" w:rsidR="001A6320" w:rsidRPr="005A4A48" w:rsidRDefault="001A6320" w:rsidP="001A6320">
      <w:pPr>
        <w:keepLines/>
        <w:numPr>
          <w:ilvl w:val="0"/>
          <w:numId w:val="28"/>
        </w:numPr>
        <w:tabs>
          <w:tab w:val="left" w:pos="708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5A4A48">
        <w:rPr>
          <w:rFonts w:asciiTheme="minorHAnsi" w:eastAsia="Times New Roman" w:hAnsiTheme="minorHAnsi" w:cstheme="minorHAnsi"/>
          <w:spacing w:val="2"/>
          <w:kern w:val="16"/>
          <w:lang w:eastAsia="pl-PL"/>
        </w:rPr>
        <w:t>Wszelkie zmiany i uzupełnienia Umowy wymagają formy pisemnej pod rygorem nieważności.</w:t>
      </w:r>
    </w:p>
    <w:p w14:paraId="32A63245" w14:textId="77777777" w:rsidR="001A6320" w:rsidRPr="005A4A48" w:rsidRDefault="001A6320" w:rsidP="001A6320">
      <w:pPr>
        <w:keepLines/>
        <w:numPr>
          <w:ilvl w:val="0"/>
          <w:numId w:val="28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5A4A48">
        <w:rPr>
          <w:rFonts w:asciiTheme="minorHAnsi" w:eastAsia="Times New Roman" w:hAnsiTheme="minorHAnsi" w:cstheme="minorHAnsi"/>
          <w:spacing w:val="2"/>
          <w:kern w:val="16"/>
          <w:lang w:eastAsia="pl-PL"/>
        </w:rPr>
        <w:t>Strony przewidują możliwość zmian treści Umowy w przypadku gdy:</w:t>
      </w:r>
    </w:p>
    <w:p w14:paraId="2CE33FA2" w14:textId="77777777" w:rsidR="001A6320" w:rsidRPr="005A4A48" w:rsidRDefault="001A6320" w:rsidP="001A6320">
      <w:pPr>
        <w:numPr>
          <w:ilvl w:val="1"/>
          <w:numId w:val="29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zmianie ulegną stawki podatku od towarów i usług;</w:t>
      </w:r>
    </w:p>
    <w:p w14:paraId="250CF708" w14:textId="77777777" w:rsidR="001A6320" w:rsidRPr="005A4A48" w:rsidRDefault="001A6320" w:rsidP="001A6320">
      <w:pPr>
        <w:numPr>
          <w:ilvl w:val="1"/>
          <w:numId w:val="29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lastRenderedPageBreak/>
        <w:t>niezbędna jest zmiana sposobu wykonania przedmiotu Umowy, o ile zmiana taka jest korzystna dla Zamawiającego oraz konieczna w celu prawidłowego wykonania przedmiotu Umowy;</w:t>
      </w:r>
    </w:p>
    <w:p w14:paraId="7D6DA4D3" w14:textId="77777777" w:rsidR="001A6320" w:rsidRPr="005A4A48" w:rsidRDefault="001A6320" w:rsidP="001A6320">
      <w:pPr>
        <w:numPr>
          <w:ilvl w:val="1"/>
          <w:numId w:val="29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zaistnieją okoliczności skutkujące koniecznością dokonania zmian, których nie można było przewidzieć w momencie zawierania Umowy, a są korzystne dla Zamawiającego, przy czym zmiany te nie mogą wpływać na wysokość maksymalnego wynagrodzenia brutto Wykonawcy.</w:t>
      </w:r>
    </w:p>
    <w:p w14:paraId="72593852" w14:textId="77777777" w:rsidR="001A6320" w:rsidRPr="005A4A48" w:rsidRDefault="001A6320" w:rsidP="001A6320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Wynagrodzenie Wykonawcy określone według Kalkulacji ceny, może ulec zmianie w okresie trwania umowy ale zmiana ta musi spełniać łącznie następujące warunki:</w:t>
      </w:r>
    </w:p>
    <w:p w14:paraId="63D2A3CA" w14:textId="77777777" w:rsidR="001A6320" w:rsidRPr="005A4A48" w:rsidRDefault="001A6320" w:rsidP="001A6320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Wykonawca złoży Zamawiającemu uzasadniony wniosek na piśmie jednakże nie wcześniej niż po upływie co najmniej 6 miesięcy od daty zawarcia Umowy;</w:t>
      </w:r>
    </w:p>
    <w:p w14:paraId="22E25BEB" w14:textId="77777777" w:rsidR="001A6320" w:rsidRPr="005A4A48" w:rsidRDefault="001A6320" w:rsidP="001A6320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wskaźnik cen towarów i usług konsumpcyjnych publikowany przez Główny Urząd Statystyczny za ostatni miesiąc poprzedzający datę wpłynięcia wniosku Wykonawcy, musi wzrosnąć o więcej niż 1,00% (jeden procent);</w:t>
      </w:r>
    </w:p>
    <w:p w14:paraId="60ED108C" w14:textId="77777777" w:rsidR="001A6320" w:rsidRPr="005A4A48" w:rsidRDefault="001A6320" w:rsidP="001A6320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wniosek nie może wskazywać wzrostu Wynagrodzenia powyżej tego opublikowanego wskaźnika;</w:t>
      </w:r>
    </w:p>
    <w:p w14:paraId="01A0C452" w14:textId="77777777" w:rsidR="001A6320" w:rsidRPr="005A4A48" w:rsidRDefault="001A6320" w:rsidP="001A6320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od złożenia poprzedniego wniosku upłynęło co najmniej 6 miesięcy, chyba że jest to pierwszy wniosek;</w:t>
      </w:r>
    </w:p>
    <w:p w14:paraId="0F984220" w14:textId="77777777" w:rsidR="001A6320" w:rsidRPr="005A4A48" w:rsidRDefault="001A6320" w:rsidP="001A6320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maksymalna wartość wzrostu wynagrodzenia Wykonawcy nie przekroczy wartości ustalonej zgodnie z ust. 5 poniżej;</w:t>
      </w:r>
    </w:p>
    <w:p w14:paraId="5F2D9247" w14:textId="77777777" w:rsidR="001A6320" w:rsidRPr="005A4A48" w:rsidRDefault="001A6320" w:rsidP="001A6320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zostanie podpisany aneks do Umowy.</w:t>
      </w:r>
    </w:p>
    <w:p w14:paraId="72518C2A" w14:textId="77777777" w:rsidR="001A6320" w:rsidRPr="005A4A48" w:rsidRDefault="001A6320" w:rsidP="001A6320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Zamawiający ma obowiązek rozpatrzyć wniosek w terminie 21 dni od daty jego wpływu. Wniosek odrzucony z powodu braków formalnych uznawany jest przez Strony jako niebyły.</w:t>
      </w:r>
    </w:p>
    <w:p w14:paraId="3D7B0BAA" w14:textId="77777777" w:rsidR="001A6320" w:rsidRPr="005A4A48" w:rsidRDefault="001A6320" w:rsidP="001A6320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 xml:space="preserve">Wzrost Wynagrodzenia Wykonawcy, w zakresie dostaw zrealizowanych po dniu złożenia wniosku, nastąpi poprzez zwiększenie cen z Kalkulacji ceny o wskaźnik cen towarów i usług konsumpcyjnych publikowany przez Główny Urząd Statystyczny za ostatni miesiąc poprzedzający datę wpłynięcia wniosku lecz nie więcej niż 2%. </w:t>
      </w:r>
    </w:p>
    <w:p w14:paraId="347B3B85" w14:textId="77777777" w:rsidR="001A6320" w:rsidRPr="005A4A48" w:rsidRDefault="001A6320" w:rsidP="001A6320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 xml:space="preserve">Rozliczenie umowy z uwzględnieniem wzrostu Wynagrodzenia dotyczy usług niewykonanych do dnia zawarcia aneksu do umowy i będzie następowało począwszy od miesiąca następnego po miesiącu, w którym został podpisany w tym zakresie aneks do Umowy. Wysokość wynagrodzenia brutto, zawiera należny podatek VAT zgodnie z ustawą z dnia 11 marca 2004 r. o podatku od towarów i usług (Dz.U. z 2023 poz. 1570, z </w:t>
      </w:r>
      <w:proofErr w:type="spellStart"/>
      <w:r w:rsidRPr="005A4A48">
        <w:rPr>
          <w:rFonts w:asciiTheme="minorHAnsi" w:hAnsiTheme="minorHAnsi" w:cstheme="minorHAnsi"/>
        </w:rPr>
        <w:t>poźn</w:t>
      </w:r>
      <w:proofErr w:type="spellEnd"/>
      <w:r w:rsidRPr="005A4A48">
        <w:rPr>
          <w:rFonts w:asciiTheme="minorHAnsi" w:hAnsiTheme="minorHAnsi" w:cstheme="minorHAnsi"/>
        </w:rPr>
        <w:t>. zm.).</w:t>
      </w:r>
    </w:p>
    <w:p w14:paraId="76A73115" w14:textId="77777777" w:rsidR="001A6320" w:rsidRPr="005A4A48" w:rsidRDefault="001A6320" w:rsidP="001A6320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Zakazuje się zmian postanowień zawartej Umowy w stosunku do treści oferty, na podstawie której dokonano wyboru Wykonawcy, chyba że konieczność wprowadzenia zmian wynika z okoliczności wskazanych w ust. 2.</w:t>
      </w:r>
    </w:p>
    <w:p w14:paraId="7D67E235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9</w:t>
      </w:r>
    </w:p>
    <w:p w14:paraId="155E0ED5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WŁAŚCIWOŚĆ SĄDU</w:t>
      </w:r>
    </w:p>
    <w:p w14:paraId="546BB35B" w14:textId="77777777" w:rsidR="001A6320" w:rsidRPr="005A4A48" w:rsidRDefault="001A6320" w:rsidP="001A6320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  <w:color w:val="000000"/>
          <w:lang w:eastAsia="pl-PL"/>
        </w:rPr>
      </w:pPr>
      <w:r w:rsidRPr="005A4A48">
        <w:rPr>
          <w:rFonts w:asciiTheme="minorHAnsi" w:hAnsiTheme="minorHAnsi" w:cstheme="minorHAnsi"/>
          <w:color w:val="000000"/>
        </w:rPr>
        <w:t>W przypadku zaistniałego sporu w związku z wykonaniem niniejszej umowy w trybie zamówienia publicznego, Strony są zobowiązane wyczerpać drogę postępowania reklamacyjnego.</w:t>
      </w:r>
    </w:p>
    <w:p w14:paraId="42CC89D1" w14:textId="77777777" w:rsidR="001A6320" w:rsidRPr="005A4A48" w:rsidRDefault="001A6320" w:rsidP="001A6320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 xml:space="preserve">W wypadku zgłoszenia przez Zamawiającego roszczeń wynikających z niniejszej umowy Wykonawca zobowiązany jest przystąpić do wykonania obowiązków określonych umową i przepisami powszechnie obowiązującego prawa opisanych albo zawiadomić Zamawiającego o odmowie uznania zasadności tych roszczeń w terminie 21 dni od dnia otrzymania zgłoszenia. Niezawiadomienie Zamawiającego o stanowisku Wykonawcy w kwestii zgłoszonych roszczeń w terminie opisanym w zdaniu poprzedzającym jest równoznaczne z odmową uznania roszczeń Zamawiającego w całości. </w:t>
      </w:r>
    </w:p>
    <w:p w14:paraId="3BCFF603" w14:textId="77777777" w:rsidR="001A6320" w:rsidRPr="005A4A48" w:rsidRDefault="001A6320" w:rsidP="001A6320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>W razie odmowy uznania roszczeń przez Wykonawcę lub nie udzielenia odpowiedzi w terminie, Zamawiający jest upoważniony do wystąpienia na drogę sądową.</w:t>
      </w:r>
    </w:p>
    <w:p w14:paraId="341D97D3" w14:textId="77777777" w:rsidR="001A6320" w:rsidRPr="005A4A48" w:rsidRDefault="001A6320" w:rsidP="001A6320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 xml:space="preserve">W sprawach nieuregulowanych niniejszą umową mają zastosowanie przepisy Kodeksu Cywilnego (Dz. U. z 2023 r. poz. 1610 z późn. zm.) i  ustawy z dnia 11 września 2019 r.– Prawo zamówień publicznych (Dz. U. z 2023 r. poz. 1605 z późn. </w:t>
      </w:r>
      <w:proofErr w:type="spellStart"/>
      <w:r w:rsidRPr="005A4A48">
        <w:rPr>
          <w:rFonts w:asciiTheme="minorHAnsi" w:hAnsiTheme="minorHAnsi" w:cstheme="minorHAnsi"/>
          <w:color w:val="000000"/>
        </w:rPr>
        <w:t>zm</w:t>
      </w:r>
      <w:proofErr w:type="spellEnd"/>
      <w:r w:rsidRPr="005A4A48">
        <w:rPr>
          <w:rFonts w:asciiTheme="minorHAnsi" w:hAnsiTheme="minorHAnsi" w:cstheme="minorHAnsi"/>
          <w:color w:val="000000"/>
        </w:rPr>
        <w:t>).</w:t>
      </w:r>
    </w:p>
    <w:p w14:paraId="6E563F1C" w14:textId="77777777" w:rsidR="001A6320" w:rsidRPr="005A4A48" w:rsidRDefault="001A6320" w:rsidP="001A6320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>Spory mogące wyniknąć w związku z zawarciem lub wykonywaniem niniejszej umowy strony poddają rozstrzygnięciu sądowi powszechnemu miejscowo właściwemu ze względu na siedzibę Zamawiającego.</w:t>
      </w:r>
    </w:p>
    <w:p w14:paraId="49719EB1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26E1D5BA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10</w:t>
      </w:r>
    </w:p>
    <w:p w14:paraId="40D109DA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POSTANOWIENIA KOŃCOWE</w:t>
      </w:r>
    </w:p>
    <w:p w14:paraId="2E73BC66" w14:textId="77777777" w:rsidR="001A6320" w:rsidRPr="005A4A48" w:rsidRDefault="001A6320" w:rsidP="001A6320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  <w:color w:val="000000"/>
          <w:lang w:eastAsia="pl-PL"/>
        </w:rPr>
      </w:pPr>
      <w:r w:rsidRPr="005A4A48">
        <w:rPr>
          <w:rFonts w:asciiTheme="minorHAnsi" w:hAnsiTheme="minorHAnsi" w:cstheme="minorHAnsi"/>
          <w:color w:val="000000"/>
        </w:rPr>
        <w:t>Umowę sporządzono w jednym egzemplarzu podpisywanym elektronicznie.</w:t>
      </w:r>
    </w:p>
    <w:p w14:paraId="290F647B" w14:textId="77777777" w:rsidR="001A6320" w:rsidRPr="005A4A48" w:rsidRDefault="001A6320" w:rsidP="001A6320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>Integralną część umowy stanowią następujące załączniki:</w:t>
      </w:r>
    </w:p>
    <w:p w14:paraId="4E8E8AD7" w14:textId="77777777" w:rsidR="001A6320" w:rsidRDefault="001A6320" w:rsidP="001A6320">
      <w:pPr>
        <w:suppressAutoHyphens/>
        <w:spacing w:after="0" w:line="240" w:lineRule="auto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>załącznik nr 1 – Formularz ofertowy i Formularz Kalkulacja ceny</w:t>
      </w:r>
      <w:r>
        <w:rPr>
          <w:rFonts w:asciiTheme="minorHAnsi" w:hAnsiTheme="minorHAnsi" w:cstheme="minorHAnsi"/>
          <w:color w:val="000000"/>
        </w:rPr>
        <w:t xml:space="preserve">, </w:t>
      </w:r>
    </w:p>
    <w:p w14:paraId="1130DC35" w14:textId="3D5AF9EA" w:rsidR="001A6320" w:rsidRPr="00E672EE" w:rsidRDefault="001A6320" w:rsidP="001A6320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  <w:r w:rsidRPr="005A4A48">
        <w:rPr>
          <w:rFonts w:asciiTheme="minorHAnsi" w:hAnsiTheme="minorHAnsi" w:cstheme="minorHAnsi"/>
          <w:color w:val="000000"/>
        </w:rPr>
        <w:t xml:space="preserve">załącznik nr </w:t>
      </w:r>
      <w:r>
        <w:rPr>
          <w:rFonts w:asciiTheme="minorHAnsi" w:hAnsiTheme="minorHAnsi" w:cstheme="minorHAnsi"/>
          <w:color w:val="000000"/>
        </w:rPr>
        <w:t xml:space="preserve">2 </w:t>
      </w:r>
      <w:r>
        <w:rPr>
          <w:rFonts w:asciiTheme="minorHAnsi" w:hAnsiTheme="minorHAnsi" w:cstheme="minorHAnsi"/>
          <w:color w:val="000000"/>
        </w:rPr>
        <w:softHyphen/>
        <w:t>– wzór skierowania</w:t>
      </w:r>
    </w:p>
    <w:p w14:paraId="5BEC6688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172659F5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3555CAB8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374ECFF5" w14:textId="77777777" w:rsidR="00BF083F" w:rsidRPr="001458EC" w:rsidRDefault="00BF083F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1458EC">
        <w:rPr>
          <w:rFonts w:eastAsia="Times New Roman" w:cs="Calibri"/>
          <w:b/>
          <w:bCs/>
          <w:lang w:eastAsia="ar-SA"/>
        </w:rPr>
        <w:t>ZAMAWIAJĄCY:</w:t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  <w:t xml:space="preserve">                   WYKONAWCA:</w:t>
      </w:r>
    </w:p>
    <w:p w14:paraId="658CBF0C" w14:textId="77777777" w:rsidR="00301CB5" w:rsidRPr="00E672EE" w:rsidRDefault="00301CB5" w:rsidP="00A51CCF">
      <w:pPr>
        <w:spacing w:after="0" w:line="240" w:lineRule="auto"/>
      </w:pPr>
    </w:p>
    <w:sectPr w:rsidR="00301CB5" w:rsidRPr="00E672EE" w:rsidSect="00C30B7F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23189" w14:textId="77777777" w:rsidR="00604156" w:rsidRDefault="00604156" w:rsidP="00BF083F">
      <w:pPr>
        <w:spacing w:after="0" w:line="240" w:lineRule="auto"/>
      </w:pPr>
      <w:r>
        <w:separator/>
      </w:r>
    </w:p>
  </w:endnote>
  <w:endnote w:type="continuationSeparator" w:id="0">
    <w:p w14:paraId="27F64B40" w14:textId="77777777" w:rsidR="00604156" w:rsidRDefault="00604156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97F4A" w14:textId="77777777" w:rsidR="00604156" w:rsidRDefault="00604156" w:rsidP="00BF083F">
      <w:pPr>
        <w:spacing w:after="0" w:line="240" w:lineRule="auto"/>
      </w:pPr>
      <w:r>
        <w:separator/>
      </w:r>
    </w:p>
  </w:footnote>
  <w:footnote w:type="continuationSeparator" w:id="0">
    <w:p w14:paraId="000D3F13" w14:textId="77777777" w:rsidR="00604156" w:rsidRDefault="00604156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045CF" w14:textId="77777777" w:rsidR="00BF083F" w:rsidRDefault="00604156">
    <w:pPr>
      <w:pStyle w:val="Nagwek"/>
    </w:pPr>
    <w:r>
      <w:rPr>
        <w:noProof/>
      </w:rPr>
      <w:pict w14:anchorId="2CF6D3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7" o:spid="_x0000_s2050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07BF7" w14:textId="77777777" w:rsidR="00BF083F" w:rsidRDefault="00604156">
    <w:pPr>
      <w:pStyle w:val="Nagwek"/>
    </w:pPr>
    <w:r>
      <w:rPr>
        <w:noProof/>
      </w:rPr>
      <w:pict w14:anchorId="140EF3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8" o:spid="_x0000_s2051" type="#_x0000_t136" style="position:absolute;margin-left:0;margin-top:0;width:399.7pt;height:239.8pt;rotation:315;z-index:-251657728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  <w:r w:rsidR="00DB0FBA">
      <w:t>Wzór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7A99C" w14:textId="77777777" w:rsidR="00BF083F" w:rsidRDefault="00604156">
    <w:pPr>
      <w:pStyle w:val="Nagwek"/>
    </w:pPr>
    <w:r>
      <w:rPr>
        <w:noProof/>
      </w:rPr>
      <w:pict w14:anchorId="1CA542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6" o:spid="_x0000_s2049" type="#_x0000_t136" style="position:absolute;margin-left:0;margin-top:0;width:399.7pt;height:239.8pt;rotation:315;z-index:-251659776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80F1A"/>
    <w:multiLevelType w:val="hybridMultilevel"/>
    <w:tmpl w:val="2D3E0C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52B21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058E4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977E0"/>
    <w:multiLevelType w:val="hybridMultilevel"/>
    <w:tmpl w:val="89E0B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0424"/>
    <w:multiLevelType w:val="hybridMultilevel"/>
    <w:tmpl w:val="BBD0CFD2"/>
    <w:lvl w:ilvl="0" w:tplc="4FF86F4A">
      <w:start w:val="1"/>
      <w:numFmt w:val="decimal"/>
      <w:lvlText w:val="%1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6DE3"/>
    <w:multiLevelType w:val="hybridMultilevel"/>
    <w:tmpl w:val="EC9016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2A17"/>
    <w:multiLevelType w:val="hybridMultilevel"/>
    <w:tmpl w:val="B30ED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DA4F0A"/>
    <w:multiLevelType w:val="hybridMultilevel"/>
    <w:tmpl w:val="E2F6BC96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3795E"/>
    <w:multiLevelType w:val="hybridMultilevel"/>
    <w:tmpl w:val="BF3269D0"/>
    <w:lvl w:ilvl="0" w:tplc="E8DE25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A6217"/>
    <w:multiLevelType w:val="hybridMultilevel"/>
    <w:tmpl w:val="F8C2EC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23A8B"/>
    <w:multiLevelType w:val="hybridMultilevel"/>
    <w:tmpl w:val="675A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B001B"/>
    <w:multiLevelType w:val="hybridMultilevel"/>
    <w:tmpl w:val="D0644450"/>
    <w:lvl w:ilvl="0" w:tplc="3EAEE4D2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C11371"/>
    <w:multiLevelType w:val="singleLevel"/>
    <w:tmpl w:val="F91A21F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4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24B5CB4"/>
    <w:multiLevelType w:val="hybridMultilevel"/>
    <w:tmpl w:val="3ED841DA"/>
    <w:lvl w:ilvl="0" w:tplc="04150019">
      <w:start w:val="1"/>
      <w:numFmt w:val="lowerLetter"/>
      <w:lvlText w:val="%1."/>
      <w:lvlJc w:val="left"/>
      <w:pPr>
        <w:ind w:left="975" w:hanging="360"/>
      </w:pPr>
    </w:lvl>
    <w:lvl w:ilvl="1" w:tplc="04150019">
      <w:start w:val="1"/>
      <w:numFmt w:val="lowerLetter"/>
      <w:lvlText w:val="%2."/>
      <w:lvlJc w:val="left"/>
      <w:pPr>
        <w:ind w:left="1695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16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97F87"/>
    <w:multiLevelType w:val="hybridMultilevel"/>
    <w:tmpl w:val="B30ED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8312C8"/>
    <w:multiLevelType w:val="multilevel"/>
    <w:tmpl w:val="7D58F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EB5044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8613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94E6F"/>
    <w:multiLevelType w:val="hybridMultilevel"/>
    <w:tmpl w:val="E932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C747B1E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A2052"/>
    <w:multiLevelType w:val="hybridMultilevel"/>
    <w:tmpl w:val="1FDC8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7" w15:restartNumberingAfterBreak="0">
    <w:nsid w:val="76112CB4"/>
    <w:multiLevelType w:val="hybridMultilevel"/>
    <w:tmpl w:val="ADDEA0AE"/>
    <w:lvl w:ilvl="0" w:tplc="E93C38A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A892FAB"/>
    <w:multiLevelType w:val="hybridMultilevel"/>
    <w:tmpl w:val="9648E48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</w:num>
  <w:num w:numId="10">
    <w:abstractNumId w:val="25"/>
    <w:lvlOverride w:ilvl="0">
      <w:startOverride w:val="1"/>
    </w:lvlOverride>
  </w:num>
  <w:num w:numId="11">
    <w:abstractNumId w:val="20"/>
  </w:num>
  <w:num w:numId="12">
    <w:abstractNumId w:val="1"/>
  </w:num>
  <w:num w:numId="13">
    <w:abstractNumId w:val="17"/>
  </w:num>
  <w:num w:numId="14">
    <w:abstractNumId w:val="13"/>
    <w:lvlOverride w:ilvl="0">
      <w:startOverride w:val="1"/>
    </w:lvlOverride>
  </w:num>
  <w:num w:numId="15">
    <w:abstractNumId w:val="28"/>
  </w:num>
  <w:num w:numId="16">
    <w:abstractNumId w:val="23"/>
  </w:num>
  <w:num w:numId="17">
    <w:abstractNumId w:val="27"/>
  </w:num>
  <w:num w:numId="18">
    <w:abstractNumId w:val="5"/>
  </w:num>
  <w:num w:numId="19">
    <w:abstractNumId w:val="0"/>
  </w:num>
  <w:num w:numId="20">
    <w:abstractNumId w:val="19"/>
  </w:num>
  <w:num w:numId="21">
    <w:abstractNumId w:val="16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CB"/>
    <w:rsid w:val="000003DD"/>
    <w:rsid w:val="0000041C"/>
    <w:rsid w:val="0000369C"/>
    <w:rsid w:val="000074B1"/>
    <w:rsid w:val="00010A54"/>
    <w:rsid w:val="00010FCB"/>
    <w:rsid w:val="00013E7A"/>
    <w:rsid w:val="00026DC2"/>
    <w:rsid w:val="00036FCC"/>
    <w:rsid w:val="00040DE1"/>
    <w:rsid w:val="00041579"/>
    <w:rsid w:val="00073776"/>
    <w:rsid w:val="00092935"/>
    <w:rsid w:val="000E66F9"/>
    <w:rsid w:val="00100970"/>
    <w:rsid w:val="001131BD"/>
    <w:rsid w:val="001350E3"/>
    <w:rsid w:val="001418B7"/>
    <w:rsid w:val="001458EC"/>
    <w:rsid w:val="00156DE5"/>
    <w:rsid w:val="00165391"/>
    <w:rsid w:val="001847E6"/>
    <w:rsid w:val="001A6320"/>
    <w:rsid w:val="001C64E8"/>
    <w:rsid w:val="001E17D3"/>
    <w:rsid w:val="001E6D6F"/>
    <w:rsid w:val="002024CB"/>
    <w:rsid w:val="002044B2"/>
    <w:rsid w:val="0020729F"/>
    <w:rsid w:val="00227252"/>
    <w:rsid w:val="002448A1"/>
    <w:rsid w:val="00265791"/>
    <w:rsid w:val="00266B35"/>
    <w:rsid w:val="00280D8F"/>
    <w:rsid w:val="00295E16"/>
    <w:rsid w:val="002A0290"/>
    <w:rsid w:val="002A4A91"/>
    <w:rsid w:val="002B1CD2"/>
    <w:rsid w:val="002C3330"/>
    <w:rsid w:val="002F2548"/>
    <w:rsid w:val="002F2872"/>
    <w:rsid w:val="002F623A"/>
    <w:rsid w:val="00301CB5"/>
    <w:rsid w:val="00302777"/>
    <w:rsid w:val="00304795"/>
    <w:rsid w:val="003628A8"/>
    <w:rsid w:val="00372782"/>
    <w:rsid w:val="0038534E"/>
    <w:rsid w:val="003B768A"/>
    <w:rsid w:val="004007C6"/>
    <w:rsid w:val="00422EE7"/>
    <w:rsid w:val="004311D3"/>
    <w:rsid w:val="004320E2"/>
    <w:rsid w:val="004433A3"/>
    <w:rsid w:val="00452269"/>
    <w:rsid w:val="00457A7E"/>
    <w:rsid w:val="00475703"/>
    <w:rsid w:val="004839D1"/>
    <w:rsid w:val="004C041E"/>
    <w:rsid w:val="004C1036"/>
    <w:rsid w:val="004C3EC3"/>
    <w:rsid w:val="004D41B6"/>
    <w:rsid w:val="004F15FE"/>
    <w:rsid w:val="00510FDD"/>
    <w:rsid w:val="005317FC"/>
    <w:rsid w:val="00563A75"/>
    <w:rsid w:val="00567B44"/>
    <w:rsid w:val="005B54DE"/>
    <w:rsid w:val="0060231A"/>
    <w:rsid w:val="00604156"/>
    <w:rsid w:val="006070FF"/>
    <w:rsid w:val="00664809"/>
    <w:rsid w:val="00667E1F"/>
    <w:rsid w:val="006812B5"/>
    <w:rsid w:val="00691C17"/>
    <w:rsid w:val="00691C69"/>
    <w:rsid w:val="006973BE"/>
    <w:rsid w:val="0069773E"/>
    <w:rsid w:val="006B241F"/>
    <w:rsid w:val="006C4DD3"/>
    <w:rsid w:val="006E7C48"/>
    <w:rsid w:val="006F1CC8"/>
    <w:rsid w:val="00703D26"/>
    <w:rsid w:val="00722290"/>
    <w:rsid w:val="00745E37"/>
    <w:rsid w:val="00775282"/>
    <w:rsid w:val="0077737D"/>
    <w:rsid w:val="00783131"/>
    <w:rsid w:val="007C61A9"/>
    <w:rsid w:val="007D654B"/>
    <w:rsid w:val="007E2B7C"/>
    <w:rsid w:val="007F3423"/>
    <w:rsid w:val="007F5353"/>
    <w:rsid w:val="008244C7"/>
    <w:rsid w:val="00824D28"/>
    <w:rsid w:val="00835CCB"/>
    <w:rsid w:val="00840F69"/>
    <w:rsid w:val="0084471F"/>
    <w:rsid w:val="00853E4F"/>
    <w:rsid w:val="00855C22"/>
    <w:rsid w:val="008A4BAF"/>
    <w:rsid w:val="008B4E3E"/>
    <w:rsid w:val="008B57EA"/>
    <w:rsid w:val="008C3B8B"/>
    <w:rsid w:val="008D4C8F"/>
    <w:rsid w:val="008D6B1F"/>
    <w:rsid w:val="008E12B9"/>
    <w:rsid w:val="008F722D"/>
    <w:rsid w:val="0092659A"/>
    <w:rsid w:val="00944F2B"/>
    <w:rsid w:val="00951CDD"/>
    <w:rsid w:val="00962C2B"/>
    <w:rsid w:val="00973D7B"/>
    <w:rsid w:val="00975702"/>
    <w:rsid w:val="00991686"/>
    <w:rsid w:val="009E0CC4"/>
    <w:rsid w:val="009F0117"/>
    <w:rsid w:val="009F1E2C"/>
    <w:rsid w:val="00A0079C"/>
    <w:rsid w:val="00A1720A"/>
    <w:rsid w:val="00A253ED"/>
    <w:rsid w:val="00A30218"/>
    <w:rsid w:val="00A51CCF"/>
    <w:rsid w:val="00A526C4"/>
    <w:rsid w:val="00A55620"/>
    <w:rsid w:val="00A55F23"/>
    <w:rsid w:val="00A645EA"/>
    <w:rsid w:val="00AA6C3B"/>
    <w:rsid w:val="00AC2B91"/>
    <w:rsid w:val="00B26705"/>
    <w:rsid w:val="00B324CB"/>
    <w:rsid w:val="00B34901"/>
    <w:rsid w:val="00B519F0"/>
    <w:rsid w:val="00B6028F"/>
    <w:rsid w:val="00B71125"/>
    <w:rsid w:val="00B7164C"/>
    <w:rsid w:val="00B84695"/>
    <w:rsid w:val="00B921B7"/>
    <w:rsid w:val="00B96671"/>
    <w:rsid w:val="00BF083F"/>
    <w:rsid w:val="00C0084A"/>
    <w:rsid w:val="00C30B7F"/>
    <w:rsid w:val="00C60097"/>
    <w:rsid w:val="00C65900"/>
    <w:rsid w:val="00C92AEA"/>
    <w:rsid w:val="00CB1A70"/>
    <w:rsid w:val="00D20EDE"/>
    <w:rsid w:val="00D34A9F"/>
    <w:rsid w:val="00D4144F"/>
    <w:rsid w:val="00D41FFC"/>
    <w:rsid w:val="00D9478D"/>
    <w:rsid w:val="00DA1240"/>
    <w:rsid w:val="00DA756E"/>
    <w:rsid w:val="00DB0FBA"/>
    <w:rsid w:val="00DB3A40"/>
    <w:rsid w:val="00DE1487"/>
    <w:rsid w:val="00E30E31"/>
    <w:rsid w:val="00E31405"/>
    <w:rsid w:val="00E31DB3"/>
    <w:rsid w:val="00E672EE"/>
    <w:rsid w:val="00E711F0"/>
    <w:rsid w:val="00E81E37"/>
    <w:rsid w:val="00EB194E"/>
    <w:rsid w:val="00EB1B99"/>
    <w:rsid w:val="00EE7585"/>
    <w:rsid w:val="00EF25A7"/>
    <w:rsid w:val="00F23E21"/>
    <w:rsid w:val="00F34174"/>
    <w:rsid w:val="00F370BF"/>
    <w:rsid w:val="00F454C4"/>
    <w:rsid w:val="00F75FEB"/>
    <w:rsid w:val="00F81CC0"/>
    <w:rsid w:val="00F92801"/>
    <w:rsid w:val="00FC69A5"/>
    <w:rsid w:val="00FC6C69"/>
    <w:rsid w:val="00FD0256"/>
    <w:rsid w:val="00FD68BF"/>
    <w:rsid w:val="00FF0E87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1D33772"/>
  <w15:docId w15:val="{D5BF29E3-7F19-4E66-B04C-E64FFCF3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autoRedefine/>
    <w:qFormat/>
    <w:rsid w:val="00FC69A5"/>
    <w:pPr>
      <w:numPr>
        <w:numId w:val="2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4A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34A9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F1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79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F17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7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1793"/>
    <w:rPr>
      <w:b/>
      <w:bCs/>
      <w:lang w:eastAsia="en-US"/>
    </w:rPr>
  </w:style>
  <w:style w:type="character" w:styleId="Hipercze">
    <w:name w:val="Hyperlink"/>
    <w:uiPriority w:val="99"/>
    <w:unhideWhenUsed/>
    <w:rsid w:val="00302777"/>
    <w:rPr>
      <w:color w:val="0000FF"/>
      <w:u w:val="single"/>
    </w:rPr>
  </w:style>
  <w:style w:type="paragraph" w:styleId="Poprawka">
    <w:name w:val="Revision"/>
    <w:hidden/>
    <w:uiPriority w:val="99"/>
    <w:semiHidden/>
    <w:rsid w:val="0084471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C69A5"/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paragraph" w:customStyle="1" w:styleId="tytu">
    <w:name w:val="tytuł"/>
    <w:basedOn w:val="Normalny"/>
    <w:rsid w:val="00FC69A5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aragraf">
    <w:name w:val="paragraf"/>
    <w:basedOn w:val="Normalny"/>
    <w:rsid w:val="00FC69A5"/>
    <w:pPr>
      <w:keepNext/>
      <w:spacing w:before="240" w:after="240" w:line="360" w:lineRule="atLeast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1">
    <w:name w:val="Body 1"/>
    <w:basedOn w:val="Normalny"/>
    <w:link w:val="Body1Char"/>
    <w:rsid w:val="00FC69A5"/>
    <w:pPr>
      <w:widowControl w:val="0"/>
      <w:spacing w:before="20" w:after="40"/>
      <w:jc w:val="both"/>
    </w:pPr>
    <w:rPr>
      <w:snapToGrid w:val="0"/>
      <w:lang w:val="x-none"/>
    </w:rPr>
  </w:style>
  <w:style w:type="character" w:customStyle="1" w:styleId="Body1Char">
    <w:name w:val="Body 1 Char"/>
    <w:link w:val="Body1"/>
    <w:rsid w:val="00FC69A5"/>
    <w:rPr>
      <w:snapToGrid w:val="0"/>
      <w:sz w:val="22"/>
      <w:szCs w:val="22"/>
      <w:lang w:val="x-none" w:eastAsia="en-US"/>
    </w:rPr>
  </w:style>
  <w:style w:type="paragraph" w:styleId="Akapitzlist">
    <w:name w:val="List Paragraph"/>
    <w:basedOn w:val="Normalny"/>
    <w:link w:val="AkapitzlistZnak"/>
    <w:uiPriority w:val="99"/>
    <w:qFormat/>
    <w:rsid w:val="001A6320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locked/>
    <w:rsid w:val="001A6320"/>
    <w:rPr>
      <w:sz w:val="22"/>
      <w:szCs w:val="22"/>
      <w:lang w:eastAsia="en-US"/>
    </w:rPr>
  </w:style>
  <w:style w:type="paragraph" w:customStyle="1" w:styleId="ustp-umowy">
    <w:name w:val="ustęp-umowy"/>
    <w:basedOn w:val="Normalny"/>
    <w:rsid w:val="001A6320"/>
    <w:pPr>
      <w:numPr>
        <w:numId w:val="25"/>
      </w:numPr>
      <w:spacing w:after="0" w:line="240" w:lineRule="auto"/>
    </w:pPr>
    <w:rPr>
      <w:rFonts w:ascii="Times New Roman" w:eastAsia="Times New Roman" w:hAnsi="Times New Roman"/>
      <w:spacing w:val="2"/>
      <w:kern w:val="16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B8560-1BF1-4F30-8CEF-34325F75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9</TotalTime>
  <Pages>5</Pages>
  <Words>1769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12359</CharactersWithSpaces>
  <SharedDoc>false</SharedDoc>
  <HLinks>
    <vt:vector size="18" baseType="variant"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  <vt:variant>
        <vt:i4>1376306</vt:i4>
      </vt:variant>
      <vt:variant>
        <vt:i4>3</vt:i4>
      </vt:variant>
      <vt:variant>
        <vt:i4>0</vt:i4>
      </vt:variant>
      <vt:variant>
        <vt:i4>5</vt:i4>
      </vt:variant>
      <vt:variant>
        <vt:lpwstr>mailto:logistyka@au.am.gdynia.pl</vt:lpwstr>
      </vt:variant>
      <vt:variant>
        <vt:lpwstr/>
      </vt:variant>
      <vt:variant>
        <vt:i4>4718691</vt:i4>
      </vt:variant>
      <vt:variant>
        <vt:i4>0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Anita Brunowicz</cp:lastModifiedBy>
  <cp:revision>9</cp:revision>
  <cp:lastPrinted>2025-04-04T07:05:00Z</cp:lastPrinted>
  <dcterms:created xsi:type="dcterms:W3CDTF">2025-04-02T09:48:00Z</dcterms:created>
  <dcterms:modified xsi:type="dcterms:W3CDTF">2025-04-04T07:05:00Z</dcterms:modified>
</cp:coreProperties>
</file>